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06DEF" w14:textId="720F51AA" w:rsidR="00CB561B" w:rsidRDefault="00CB561B" w:rsidP="00CB561B">
      <w:pPr>
        <w:pStyle w:val="Odstavekseznama"/>
        <w:numPr>
          <w:ilvl w:val="0"/>
          <w:numId w:val="0"/>
        </w:numPr>
        <w:rPr>
          <w:rFonts w:cs="Arial"/>
          <w:kern w:val="28"/>
        </w:rPr>
      </w:pPr>
      <w:r w:rsidRPr="00621985">
        <w:rPr>
          <w:rFonts w:cs="Arial"/>
          <w:kern w:val="28"/>
        </w:rPr>
        <w:t>Priloga</w:t>
      </w:r>
      <w:r w:rsidR="004C103C" w:rsidRPr="00621985">
        <w:rPr>
          <w:rFonts w:cs="Arial"/>
          <w:kern w:val="28"/>
        </w:rPr>
        <w:t xml:space="preserve"> 1</w:t>
      </w:r>
      <w:r>
        <w:rPr>
          <w:rFonts w:cs="Arial"/>
          <w:kern w:val="28"/>
        </w:rPr>
        <w:t xml:space="preserve"> </w:t>
      </w:r>
      <w:r w:rsidR="009E19E5">
        <w:rPr>
          <w:rFonts w:cs="Arial"/>
          <w:kern w:val="28"/>
        </w:rPr>
        <w:t xml:space="preserve">– predviden obseg trase </w:t>
      </w:r>
      <w:r w:rsidR="008513A5">
        <w:rPr>
          <w:rFonts w:cs="Arial"/>
          <w:kern w:val="28"/>
        </w:rPr>
        <w:t>dostopne ceste do akumulacijskega bazena za ČHE Kozjak, ki ga bo potrebno vključiti v DGD</w:t>
      </w:r>
    </w:p>
    <w:p w14:paraId="3D256C0B" w14:textId="6C1152C0" w:rsidR="00C27BCC" w:rsidRPr="00E8480E" w:rsidRDefault="007E62EE" w:rsidP="00CB561B">
      <w:pPr>
        <w:pStyle w:val="Odstavekseznama"/>
        <w:numPr>
          <w:ilvl w:val="0"/>
          <w:numId w:val="0"/>
        </w:numPr>
        <w:rPr>
          <w:rFonts w:cs="Arial"/>
          <w:kern w:val="28"/>
        </w:rPr>
      </w:pPr>
      <w:r>
        <w:rPr>
          <w:noProof/>
        </w:rPr>
        <w:drawing>
          <wp:inline distT="0" distB="0" distL="0" distR="0" wp14:anchorId="5FB3E933" wp14:editId="3C727F8F">
            <wp:extent cx="8441022" cy="5467941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8018" cy="549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7BCC" w:rsidRPr="00E8480E" w:rsidSect="0021151B">
      <w:headerReference w:type="default" r:id="rId13"/>
      <w:footerReference w:type="default" r:id="rId14"/>
      <w:pgSz w:w="16840" w:h="11907" w:orient="landscape" w:code="9"/>
      <w:pgMar w:top="1418" w:right="1701" w:bottom="1134" w:left="1418" w:header="425" w:footer="6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35A98" w14:textId="77777777" w:rsidR="00F21F55" w:rsidRDefault="00F21F55">
      <w:r>
        <w:separator/>
      </w:r>
    </w:p>
    <w:p w14:paraId="7CD725CC" w14:textId="77777777" w:rsidR="00F21F55" w:rsidRDefault="00F21F55"/>
  </w:endnote>
  <w:endnote w:type="continuationSeparator" w:id="0">
    <w:p w14:paraId="684600D7" w14:textId="77777777" w:rsidR="00F21F55" w:rsidRDefault="00F21F55">
      <w:r>
        <w:continuationSeparator/>
      </w:r>
    </w:p>
    <w:p w14:paraId="609B1829" w14:textId="77777777" w:rsidR="00F21F55" w:rsidRDefault="00F21F55"/>
  </w:endnote>
  <w:endnote w:type="continuationNotice" w:id="1">
    <w:p w14:paraId="0A37A2CF" w14:textId="77777777" w:rsidR="00F21F55" w:rsidRDefault="00F21F55" w:rsidP="00B53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3892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9220"/>
    </w:tblGrid>
    <w:tr w:rsidR="00075595" w14:paraId="32355F0E" w14:textId="77777777" w:rsidTr="00621985">
      <w:tc>
        <w:tcPr>
          <w:tcW w:w="4672" w:type="dxa"/>
          <w:tcMar>
            <w:left w:w="0" w:type="dxa"/>
          </w:tcMar>
        </w:tcPr>
        <w:p w14:paraId="61DC5398" w14:textId="40557445" w:rsidR="00075595" w:rsidRPr="00CF0026" w:rsidRDefault="00D93C41" w:rsidP="00075595">
          <w:pPr>
            <w:pStyle w:val="Noga"/>
            <w:rPr>
              <w:lang w:val="sl-SI"/>
            </w:rPr>
          </w:pPr>
          <w:r w:rsidRPr="00CF0026">
            <w:rPr>
              <w:lang w:val="sl-SI"/>
            </w:rPr>
            <w:t>Projektna naloga za izdelavo</w:t>
          </w:r>
          <w:r w:rsidR="005D7AD2">
            <w:rPr>
              <w:lang w:val="sl-SI"/>
            </w:rPr>
            <w:t xml:space="preserve"> dokumentacije za </w:t>
          </w:r>
          <w:r w:rsidRPr="00CF0026">
            <w:rPr>
              <w:lang w:val="sl-SI"/>
            </w:rPr>
            <w:t xml:space="preserve">ČHE </w:t>
          </w:r>
          <w:r w:rsidR="005D7AD2">
            <w:rPr>
              <w:lang w:val="sl-SI"/>
            </w:rPr>
            <w:t>Kozja</w:t>
          </w:r>
          <w:r w:rsidR="006E2989">
            <w:rPr>
              <w:lang w:val="sl-SI"/>
            </w:rPr>
            <w:t>k</w:t>
          </w:r>
        </w:p>
      </w:tc>
      <w:tc>
        <w:tcPr>
          <w:tcW w:w="9220" w:type="dxa"/>
        </w:tcPr>
        <w:p w14:paraId="5C7FE9B3" w14:textId="01BBF234" w:rsidR="00075595" w:rsidRPr="00CF0026" w:rsidRDefault="00CF0026" w:rsidP="00075595">
          <w:pPr>
            <w:pStyle w:val="Noga"/>
            <w:jc w:val="right"/>
            <w:rPr>
              <w:lang w:val="sl-SI"/>
            </w:rPr>
          </w:pPr>
          <w:r w:rsidRPr="00CF0026">
            <w:rPr>
              <w:lang w:val="sl-SI"/>
            </w:rPr>
            <w:t xml:space="preserve">Stran: </w:t>
          </w:r>
          <w:r w:rsidRPr="00CF0026">
            <w:rPr>
              <w:lang w:val="sl-SI"/>
            </w:rPr>
            <w:fldChar w:fldCharType="begin"/>
          </w:r>
          <w:r w:rsidRPr="00CF0026">
            <w:rPr>
              <w:lang w:val="sl-SI"/>
            </w:rPr>
            <w:instrText xml:space="preserve"> PAGE   \* MERGEFORMAT </w:instrText>
          </w:r>
          <w:r w:rsidRPr="00CF0026">
            <w:rPr>
              <w:lang w:val="sl-SI"/>
            </w:rPr>
            <w:fldChar w:fldCharType="separate"/>
          </w:r>
          <w:r w:rsidRPr="00CF0026">
            <w:rPr>
              <w:noProof/>
              <w:lang w:val="sl-SI"/>
            </w:rPr>
            <w:t>1</w:t>
          </w:r>
          <w:r w:rsidRPr="00CF0026">
            <w:rPr>
              <w:lang w:val="sl-SI"/>
            </w:rPr>
            <w:fldChar w:fldCharType="end"/>
          </w:r>
          <w:r w:rsidRPr="00CF0026">
            <w:rPr>
              <w:lang w:val="sl-SI"/>
            </w:rPr>
            <w:t>/</w:t>
          </w:r>
          <w:r w:rsidRPr="00CF0026">
            <w:rPr>
              <w:lang w:val="sl-SI"/>
            </w:rPr>
            <w:fldChar w:fldCharType="begin"/>
          </w:r>
          <w:r w:rsidRPr="00CF0026">
            <w:rPr>
              <w:lang w:val="sl-SI"/>
            </w:rPr>
            <w:instrText xml:space="preserve"> NUMPAGES   \* MERGEFORMAT </w:instrText>
          </w:r>
          <w:r w:rsidRPr="00CF0026">
            <w:rPr>
              <w:lang w:val="sl-SI"/>
            </w:rPr>
            <w:fldChar w:fldCharType="separate"/>
          </w:r>
          <w:r w:rsidRPr="00CF0026">
            <w:rPr>
              <w:noProof/>
              <w:lang w:val="sl-SI"/>
            </w:rPr>
            <w:t>19</w:t>
          </w:r>
          <w:r w:rsidRPr="00CF0026">
            <w:rPr>
              <w:lang w:val="sl-SI"/>
            </w:rPr>
            <w:fldChar w:fldCharType="end"/>
          </w:r>
        </w:p>
      </w:tc>
    </w:tr>
  </w:tbl>
  <w:p w14:paraId="4A19C44B" w14:textId="709BE093" w:rsidR="00757710" w:rsidRPr="006D590D" w:rsidRDefault="00211AD7" w:rsidP="00075595">
    <w:pPr>
      <w:pStyle w:val="Noga"/>
      <w:rPr>
        <w:lang w:val="sl-SI"/>
      </w:rPr>
    </w:pPr>
    <w:r w:rsidRPr="006D590D">
      <w:rPr>
        <w:lang w:val="sl-SI"/>
      </w:rPr>
      <w:t>Dokument:</w:t>
    </w:r>
    <w:r w:rsidR="001D71C1" w:rsidRPr="006D590D">
      <w:rPr>
        <w:lang w:val="sl-SI"/>
      </w:rPr>
      <w:t xml:space="preserve">  </w:t>
    </w:r>
    <w:r w:rsidR="001D71C1" w:rsidRPr="006D590D">
      <w:rPr>
        <w:lang w:val="sl-SI"/>
      </w:rPr>
      <w:fldChar w:fldCharType="begin"/>
    </w:r>
    <w:r w:rsidR="001D71C1" w:rsidRPr="006D590D">
      <w:rPr>
        <w:lang w:val="sl-SI"/>
      </w:rPr>
      <w:instrText xml:space="preserve"> FILENAME   \* MERGEFORMAT </w:instrText>
    </w:r>
    <w:r w:rsidR="001D71C1" w:rsidRPr="006D590D">
      <w:rPr>
        <w:lang w:val="sl-SI"/>
      </w:rPr>
      <w:fldChar w:fldCharType="separate"/>
    </w:r>
    <w:r w:rsidR="00F27DAA">
      <w:rPr>
        <w:noProof/>
        <w:lang w:val="sl-SI"/>
      </w:rPr>
      <w:t>PN_ČHE_Kozjak-DGD</w:t>
    </w:r>
    <w:r w:rsidR="001D71C1" w:rsidRPr="006D590D">
      <w:rPr>
        <w:lang w:val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76E3A" w14:textId="77777777" w:rsidR="00F21F55" w:rsidRDefault="00F21F55">
      <w:r>
        <w:separator/>
      </w:r>
    </w:p>
    <w:p w14:paraId="3CEC6D5B" w14:textId="77777777" w:rsidR="00F21F55" w:rsidRDefault="00F21F55"/>
  </w:footnote>
  <w:footnote w:type="continuationSeparator" w:id="0">
    <w:p w14:paraId="13BED35B" w14:textId="77777777" w:rsidR="00F21F55" w:rsidRDefault="00F21F55">
      <w:r>
        <w:continuationSeparator/>
      </w:r>
    </w:p>
    <w:p w14:paraId="1ABF033B" w14:textId="77777777" w:rsidR="00F21F55" w:rsidRDefault="00F21F55"/>
  </w:footnote>
  <w:footnote w:type="continuationNotice" w:id="1">
    <w:p w14:paraId="6A163221" w14:textId="77777777" w:rsidR="00F21F55" w:rsidRDefault="00F21F55" w:rsidP="00B53B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148F" w14:textId="48D2F2B5" w:rsidR="00C02663" w:rsidRPr="00077C29" w:rsidRDefault="005B1B8F" w:rsidP="00621985">
    <w:pPr>
      <w:pStyle w:val="Glava"/>
      <w:pBdr>
        <w:bottom w:val="single" w:sz="4" w:space="1" w:color="auto"/>
      </w:pBdr>
      <w:tabs>
        <w:tab w:val="clear" w:pos="9071"/>
        <w:tab w:val="right" w:pos="9355"/>
      </w:tabs>
      <w:jc w:val="left"/>
    </w:pPr>
    <w:r w:rsidRPr="00621985">
      <w:rPr>
        <w:sz w:val="18"/>
        <w:szCs w:val="24"/>
      </w:rPr>
      <w:t xml:space="preserve">ČHE </w:t>
    </w:r>
    <w:proofErr w:type="spellStart"/>
    <w:r w:rsidRPr="00621985">
      <w:rPr>
        <w:sz w:val="18"/>
        <w:szCs w:val="24"/>
      </w:rPr>
      <w:t>Kozjak</w:t>
    </w:r>
    <w:proofErr w:type="spellEnd"/>
    <w:r w:rsidRPr="00621985">
      <w:rPr>
        <w:sz w:val="18"/>
        <w:szCs w:val="24"/>
      </w:rPr>
      <w:t xml:space="preserve"> in 2x400 kV </w:t>
    </w:r>
    <w:proofErr w:type="spellStart"/>
    <w:r w:rsidRPr="00621985">
      <w:rPr>
        <w:sz w:val="18"/>
        <w:szCs w:val="24"/>
      </w:rPr>
      <w:t>priključni</w:t>
    </w:r>
    <w:proofErr w:type="spellEnd"/>
    <w:r w:rsidRPr="00621985">
      <w:rPr>
        <w:sz w:val="18"/>
        <w:szCs w:val="24"/>
      </w:rPr>
      <w:t xml:space="preserve"> </w:t>
    </w:r>
    <w:proofErr w:type="spellStart"/>
    <w:r w:rsidRPr="00621985">
      <w:rPr>
        <w:sz w:val="18"/>
        <w:szCs w:val="24"/>
      </w:rPr>
      <w:t>daljnovod</w:t>
    </w:r>
    <w:proofErr w:type="spellEnd"/>
    <w:r w:rsidR="00C02663" w:rsidRPr="00077C29">
      <w:tab/>
    </w:r>
    <w:r w:rsidR="00C02663" w:rsidRPr="00077C29">
      <w:tab/>
    </w:r>
    <w:r w:rsidR="00E356B1">
      <w:tab/>
    </w:r>
    <w:r w:rsidR="00E356B1">
      <w:tab/>
    </w:r>
    <w:r w:rsidR="00E356B1">
      <w:tab/>
    </w:r>
    <w:r w:rsidR="00E356B1">
      <w:tab/>
    </w:r>
    <w:r w:rsidR="00E356B1">
      <w:tab/>
    </w:r>
    <w:r w:rsidR="00282454">
      <w:rPr>
        <w:noProof/>
      </w:rPr>
      <w:drawing>
        <wp:inline distT="0" distB="0" distL="0" distR="0" wp14:anchorId="434DF6CD" wp14:editId="797425A4">
          <wp:extent cx="1014413" cy="642937"/>
          <wp:effectExtent l="0" t="0" r="0" b="5080"/>
          <wp:docPr id="5" name="Graf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4175" cy="668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46.3pt;height:39.25pt" o:bullet="t">
        <v:imagedata r:id="rId1" o:title="clip_image001"/>
      </v:shape>
    </w:pict>
  </w:numPicBullet>
  <w:abstractNum w:abstractNumId="0" w15:restartNumberingAfterBreak="0">
    <w:nsid w:val="FFFFFFFB"/>
    <w:multiLevelType w:val="multilevel"/>
    <w:tmpl w:val="870C3BC8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1B5A22"/>
    <w:multiLevelType w:val="hybridMultilevel"/>
    <w:tmpl w:val="08863A18"/>
    <w:lvl w:ilvl="0" w:tplc="BC047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088B"/>
    <w:multiLevelType w:val="hybridMultilevel"/>
    <w:tmpl w:val="A1D4A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14598"/>
    <w:multiLevelType w:val="hybridMultilevel"/>
    <w:tmpl w:val="ED767FA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65BCD"/>
    <w:multiLevelType w:val="hybridMultilevel"/>
    <w:tmpl w:val="286C2E18"/>
    <w:lvl w:ilvl="0" w:tplc="37FC431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375E0"/>
    <w:multiLevelType w:val="hybridMultilevel"/>
    <w:tmpl w:val="16BA6262"/>
    <w:lvl w:ilvl="0" w:tplc="04207C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17944"/>
    <w:multiLevelType w:val="hybridMultilevel"/>
    <w:tmpl w:val="E6085D70"/>
    <w:lvl w:ilvl="0" w:tplc="ED50DC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0FEB"/>
    <w:multiLevelType w:val="hybridMultilevel"/>
    <w:tmpl w:val="9DFE835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2C1790"/>
    <w:multiLevelType w:val="multilevel"/>
    <w:tmpl w:val="9FC03A5C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7780EB7"/>
    <w:multiLevelType w:val="hybridMultilevel"/>
    <w:tmpl w:val="C94854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50642"/>
    <w:multiLevelType w:val="hybridMultilevel"/>
    <w:tmpl w:val="67B2A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57BD0"/>
    <w:multiLevelType w:val="hybridMultilevel"/>
    <w:tmpl w:val="587AB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E7872"/>
    <w:multiLevelType w:val="hybridMultilevel"/>
    <w:tmpl w:val="ED767FA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56538"/>
    <w:multiLevelType w:val="hybridMultilevel"/>
    <w:tmpl w:val="1234C2DC"/>
    <w:lvl w:ilvl="0" w:tplc="62CCC920">
      <w:start w:val="1"/>
      <w:numFmt w:val="bullet"/>
      <w:pStyle w:val="Odstavekseznama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90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B4791"/>
    <w:multiLevelType w:val="hybridMultilevel"/>
    <w:tmpl w:val="57BE64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94831"/>
    <w:multiLevelType w:val="hybridMultilevel"/>
    <w:tmpl w:val="EF2E7F3E"/>
    <w:lvl w:ilvl="0" w:tplc="115AFB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24E9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9A9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C0C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4C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CE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A9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C5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362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078F7"/>
    <w:multiLevelType w:val="hybridMultilevel"/>
    <w:tmpl w:val="28CA5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8687B"/>
    <w:multiLevelType w:val="hybridMultilevel"/>
    <w:tmpl w:val="FFECA1A2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E0D62"/>
    <w:multiLevelType w:val="hybridMultilevel"/>
    <w:tmpl w:val="7BF002DC"/>
    <w:lvl w:ilvl="0" w:tplc="04240001">
      <w:start w:val="1"/>
      <w:numFmt w:val="bullet"/>
      <w:lvlText w:val=""/>
      <w:lvlJc w:val="left"/>
      <w:pPr>
        <w:ind w:left="719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pPr>
        <w:tabs>
          <w:tab w:val="num" w:pos="1647"/>
        </w:tabs>
        <w:ind w:left="164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C1BD2"/>
    <w:multiLevelType w:val="hybridMultilevel"/>
    <w:tmpl w:val="159C5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B6DE1"/>
    <w:multiLevelType w:val="hybridMultilevel"/>
    <w:tmpl w:val="C7C453C6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65A9EE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B29DA"/>
    <w:multiLevelType w:val="hybridMultilevel"/>
    <w:tmpl w:val="5C5C8A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719DD"/>
    <w:multiLevelType w:val="hybridMultilevel"/>
    <w:tmpl w:val="3C1694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B667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14D793D"/>
    <w:multiLevelType w:val="hybridMultilevel"/>
    <w:tmpl w:val="5692972C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936654"/>
    <w:multiLevelType w:val="hybridMultilevel"/>
    <w:tmpl w:val="26004118"/>
    <w:lvl w:ilvl="0" w:tplc="57968C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B0584"/>
    <w:multiLevelType w:val="hybridMultilevel"/>
    <w:tmpl w:val="3F3AF0BE"/>
    <w:lvl w:ilvl="0" w:tplc="F8742C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A5E"/>
    <w:multiLevelType w:val="multilevel"/>
    <w:tmpl w:val="E16CB0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74B9D"/>
    <w:multiLevelType w:val="hybridMultilevel"/>
    <w:tmpl w:val="27DA29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17959"/>
    <w:multiLevelType w:val="hybridMultilevel"/>
    <w:tmpl w:val="3F7E43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B95A39"/>
    <w:multiLevelType w:val="hybridMultilevel"/>
    <w:tmpl w:val="188642DA"/>
    <w:lvl w:ilvl="0" w:tplc="0424000F">
      <w:start w:val="1"/>
      <w:numFmt w:val="decimal"/>
      <w:lvlText w:val="%1."/>
      <w:lvlJc w:val="left"/>
      <w:pPr>
        <w:ind w:left="573" w:hanging="360"/>
      </w:pPr>
    </w:lvl>
    <w:lvl w:ilvl="1" w:tplc="04240019" w:tentative="1">
      <w:start w:val="1"/>
      <w:numFmt w:val="lowerLetter"/>
      <w:lvlText w:val="%2."/>
      <w:lvlJc w:val="left"/>
      <w:pPr>
        <w:ind w:left="1293" w:hanging="360"/>
      </w:pPr>
    </w:lvl>
    <w:lvl w:ilvl="2" w:tplc="0424001B" w:tentative="1">
      <w:start w:val="1"/>
      <w:numFmt w:val="lowerRoman"/>
      <w:lvlText w:val="%3."/>
      <w:lvlJc w:val="right"/>
      <w:pPr>
        <w:ind w:left="2013" w:hanging="180"/>
      </w:pPr>
    </w:lvl>
    <w:lvl w:ilvl="3" w:tplc="0424000F" w:tentative="1">
      <w:start w:val="1"/>
      <w:numFmt w:val="decimal"/>
      <w:lvlText w:val="%4."/>
      <w:lvlJc w:val="left"/>
      <w:pPr>
        <w:ind w:left="2733" w:hanging="360"/>
      </w:pPr>
    </w:lvl>
    <w:lvl w:ilvl="4" w:tplc="04240019" w:tentative="1">
      <w:start w:val="1"/>
      <w:numFmt w:val="lowerLetter"/>
      <w:lvlText w:val="%5."/>
      <w:lvlJc w:val="left"/>
      <w:pPr>
        <w:ind w:left="3453" w:hanging="360"/>
      </w:pPr>
    </w:lvl>
    <w:lvl w:ilvl="5" w:tplc="0424001B" w:tentative="1">
      <w:start w:val="1"/>
      <w:numFmt w:val="lowerRoman"/>
      <w:lvlText w:val="%6."/>
      <w:lvlJc w:val="right"/>
      <w:pPr>
        <w:ind w:left="4173" w:hanging="180"/>
      </w:pPr>
    </w:lvl>
    <w:lvl w:ilvl="6" w:tplc="0424000F" w:tentative="1">
      <w:start w:val="1"/>
      <w:numFmt w:val="decimal"/>
      <w:lvlText w:val="%7."/>
      <w:lvlJc w:val="left"/>
      <w:pPr>
        <w:ind w:left="4893" w:hanging="360"/>
      </w:pPr>
    </w:lvl>
    <w:lvl w:ilvl="7" w:tplc="04240019" w:tentative="1">
      <w:start w:val="1"/>
      <w:numFmt w:val="lowerLetter"/>
      <w:lvlText w:val="%8."/>
      <w:lvlJc w:val="left"/>
      <w:pPr>
        <w:ind w:left="5613" w:hanging="360"/>
      </w:pPr>
    </w:lvl>
    <w:lvl w:ilvl="8" w:tplc="0424001B" w:tentative="1">
      <w:start w:val="1"/>
      <w:numFmt w:val="lowerRoman"/>
      <w:lvlText w:val="%9."/>
      <w:lvlJc w:val="right"/>
      <w:pPr>
        <w:ind w:left="6333" w:hanging="180"/>
      </w:pPr>
    </w:lvl>
  </w:abstractNum>
  <w:num w:numId="1" w16cid:durableId="567568510">
    <w:abstractNumId w:val="15"/>
  </w:num>
  <w:num w:numId="2" w16cid:durableId="1704138562">
    <w:abstractNumId w:val="0"/>
  </w:num>
  <w:num w:numId="3" w16cid:durableId="792752845">
    <w:abstractNumId w:val="29"/>
  </w:num>
  <w:num w:numId="4" w16cid:durableId="1470710956">
    <w:abstractNumId w:val="19"/>
  </w:num>
  <w:num w:numId="5" w16cid:durableId="312103018">
    <w:abstractNumId w:val="21"/>
  </w:num>
  <w:num w:numId="6" w16cid:durableId="1965773962">
    <w:abstractNumId w:val="13"/>
  </w:num>
  <w:num w:numId="7" w16cid:durableId="783695936">
    <w:abstractNumId w:val="5"/>
  </w:num>
  <w:num w:numId="8" w16cid:durableId="1472748390">
    <w:abstractNumId w:val="28"/>
  </w:num>
  <w:num w:numId="9" w16cid:durableId="1250115919">
    <w:abstractNumId w:val="30"/>
  </w:num>
  <w:num w:numId="10" w16cid:durableId="959606107">
    <w:abstractNumId w:val="18"/>
  </w:num>
  <w:num w:numId="11" w16cid:durableId="1356465743">
    <w:abstractNumId w:val="17"/>
  </w:num>
  <w:num w:numId="12" w16cid:durableId="1438868185">
    <w:abstractNumId w:val="16"/>
  </w:num>
  <w:num w:numId="13" w16cid:durableId="1590119120">
    <w:abstractNumId w:val="2"/>
  </w:num>
  <w:num w:numId="14" w16cid:durableId="297541311">
    <w:abstractNumId w:val="7"/>
  </w:num>
  <w:num w:numId="15" w16cid:durableId="1906407262">
    <w:abstractNumId w:val="14"/>
  </w:num>
  <w:num w:numId="16" w16cid:durableId="649986667">
    <w:abstractNumId w:val="20"/>
  </w:num>
  <w:num w:numId="17" w16cid:durableId="883325144">
    <w:abstractNumId w:val="7"/>
  </w:num>
  <w:num w:numId="18" w16cid:durableId="1288783009">
    <w:abstractNumId w:val="31"/>
  </w:num>
  <w:num w:numId="19" w16cid:durableId="1641642713">
    <w:abstractNumId w:val="32"/>
  </w:num>
  <w:num w:numId="20" w16cid:durableId="2034332750">
    <w:abstractNumId w:val="26"/>
  </w:num>
  <w:num w:numId="21" w16cid:durableId="1609577049">
    <w:abstractNumId w:val="23"/>
  </w:num>
  <w:num w:numId="22" w16cid:durableId="449663055">
    <w:abstractNumId w:val="3"/>
  </w:num>
  <w:num w:numId="23" w16cid:durableId="147988525">
    <w:abstractNumId w:val="13"/>
  </w:num>
  <w:num w:numId="24" w16cid:durableId="1914318130">
    <w:abstractNumId w:val="12"/>
  </w:num>
  <w:num w:numId="25" w16cid:durableId="1559707796">
    <w:abstractNumId w:val="22"/>
  </w:num>
  <w:num w:numId="26" w16cid:durableId="153569071">
    <w:abstractNumId w:val="13"/>
  </w:num>
  <w:num w:numId="27" w16cid:durableId="1431244526">
    <w:abstractNumId w:val="13"/>
  </w:num>
  <w:num w:numId="28" w16cid:durableId="1402748073">
    <w:abstractNumId w:val="13"/>
  </w:num>
  <w:num w:numId="29" w16cid:durableId="1703481792">
    <w:abstractNumId w:val="11"/>
  </w:num>
  <w:num w:numId="30" w16cid:durableId="1772512846">
    <w:abstractNumId w:val="13"/>
  </w:num>
  <w:num w:numId="31" w16cid:durableId="18704220">
    <w:abstractNumId w:val="1"/>
  </w:num>
  <w:num w:numId="32" w16cid:durableId="924143929">
    <w:abstractNumId w:val="24"/>
  </w:num>
  <w:num w:numId="33" w16cid:durableId="1152218408">
    <w:abstractNumId w:val="10"/>
  </w:num>
  <w:num w:numId="34" w16cid:durableId="1381172180">
    <w:abstractNumId w:val="9"/>
  </w:num>
  <w:num w:numId="35" w16cid:durableId="1564367474">
    <w:abstractNumId w:val="8"/>
  </w:num>
  <w:num w:numId="36" w16cid:durableId="365524745">
    <w:abstractNumId w:val="6"/>
  </w:num>
  <w:num w:numId="37" w16cid:durableId="1712221050">
    <w:abstractNumId w:val="13"/>
  </w:num>
  <w:num w:numId="38" w16cid:durableId="1087924651">
    <w:abstractNumId w:val="13"/>
  </w:num>
  <w:num w:numId="39" w16cid:durableId="1723823080">
    <w:abstractNumId w:val="13"/>
  </w:num>
  <w:num w:numId="40" w16cid:durableId="1380591556">
    <w:abstractNumId w:val="13"/>
  </w:num>
  <w:num w:numId="41" w16cid:durableId="7294760">
    <w:abstractNumId w:val="13"/>
  </w:num>
  <w:num w:numId="42" w16cid:durableId="1276477241">
    <w:abstractNumId w:val="13"/>
  </w:num>
  <w:num w:numId="43" w16cid:durableId="689333360">
    <w:abstractNumId w:val="13"/>
  </w:num>
  <w:num w:numId="44" w16cid:durableId="478571466">
    <w:abstractNumId w:val="25"/>
  </w:num>
  <w:num w:numId="45" w16cid:durableId="580481993">
    <w:abstractNumId w:val="27"/>
  </w:num>
  <w:num w:numId="46" w16cid:durableId="1430585478">
    <w:abstractNumId w:val="4"/>
  </w:num>
  <w:num w:numId="47" w16cid:durableId="1889105733">
    <w:abstractNumId w:val="8"/>
  </w:num>
  <w:num w:numId="48" w16cid:durableId="86167200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wNDc0MTM2MTA1MrNQ0lEKTi0uzszPAykwrwUALcP6RSwAAAA="/>
  </w:docVars>
  <w:rsids>
    <w:rsidRoot w:val="006A2E6F"/>
    <w:rsid w:val="0000036C"/>
    <w:rsid w:val="0000284C"/>
    <w:rsid w:val="00002921"/>
    <w:rsid w:val="00002EE6"/>
    <w:rsid w:val="000069F3"/>
    <w:rsid w:val="00006A36"/>
    <w:rsid w:val="00010E73"/>
    <w:rsid w:val="0001206C"/>
    <w:rsid w:val="0001473B"/>
    <w:rsid w:val="00015822"/>
    <w:rsid w:val="0001677D"/>
    <w:rsid w:val="00021C80"/>
    <w:rsid w:val="00022A1B"/>
    <w:rsid w:val="00023556"/>
    <w:rsid w:val="000236F4"/>
    <w:rsid w:val="00023C46"/>
    <w:rsid w:val="000262D6"/>
    <w:rsid w:val="00027950"/>
    <w:rsid w:val="00027D65"/>
    <w:rsid w:val="00031E85"/>
    <w:rsid w:val="00032AD4"/>
    <w:rsid w:val="00033BCD"/>
    <w:rsid w:val="00034A00"/>
    <w:rsid w:val="000350AA"/>
    <w:rsid w:val="00035353"/>
    <w:rsid w:val="00037A5A"/>
    <w:rsid w:val="000405F7"/>
    <w:rsid w:val="00040C51"/>
    <w:rsid w:val="00041329"/>
    <w:rsid w:val="00041974"/>
    <w:rsid w:val="00043389"/>
    <w:rsid w:val="00044186"/>
    <w:rsid w:val="00044865"/>
    <w:rsid w:val="00045F21"/>
    <w:rsid w:val="00045F64"/>
    <w:rsid w:val="00046DE8"/>
    <w:rsid w:val="000509BB"/>
    <w:rsid w:val="000545A8"/>
    <w:rsid w:val="0005657A"/>
    <w:rsid w:val="00061F2C"/>
    <w:rsid w:val="00062563"/>
    <w:rsid w:val="00062FEF"/>
    <w:rsid w:val="00064D8A"/>
    <w:rsid w:val="000654ED"/>
    <w:rsid w:val="00065B4D"/>
    <w:rsid w:val="00065EB9"/>
    <w:rsid w:val="00066A35"/>
    <w:rsid w:val="0006736F"/>
    <w:rsid w:val="000673F9"/>
    <w:rsid w:val="00070557"/>
    <w:rsid w:val="00070A6A"/>
    <w:rsid w:val="00070C39"/>
    <w:rsid w:val="000720EA"/>
    <w:rsid w:val="00072845"/>
    <w:rsid w:val="00072D18"/>
    <w:rsid w:val="00072DAE"/>
    <w:rsid w:val="00073556"/>
    <w:rsid w:val="00073742"/>
    <w:rsid w:val="00073949"/>
    <w:rsid w:val="00073F05"/>
    <w:rsid w:val="00075595"/>
    <w:rsid w:val="00075B9D"/>
    <w:rsid w:val="00075CE6"/>
    <w:rsid w:val="00077C29"/>
    <w:rsid w:val="0008213B"/>
    <w:rsid w:val="0008360E"/>
    <w:rsid w:val="000844CB"/>
    <w:rsid w:val="00085F52"/>
    <w:rsid w:val="00086645"/>
    <w:rsid w:val="000903D7"/>
    <w:rsid w:val="00090838"/>
    <w:rsid w:val="0009099B"/>
    <w:rsid w:val="000934F3"/>
    <w:rsid w:val="0009426D"/>
    <w:rsid w:val="000948E6"/>
    <w:rsid w:val="00094B95"/>
    <w:rsid w:val="000A130E"/>
    <w:rsid w:val="000A4D8B"/>
    <w:rsid w:val="000A62C8"/>
    <w:rsid w:val="000A69F4"/>
    <w:rsid w:val="000B0376"/>
    <w:rsid w:val="000B063E"/>
    <w:rsid w:val="000B2C6E"/>
    <w:rsid w:val="000B4617"/>
    <w:rsid w:val="000B4F68"/>
    <w:rsid w:val="000B502A"/>
    <w:rsid w:val="000B50F1"/>
    <w:rsid w:val="000B5C05"/>
    <w:rsid w:val="000B5CF8"/>
    <w:rsid w:val="000C022A"/>
    <w:rsid w:val="000C07FA"/>
    <w:rsid w:val="000C2E24"/>
    <w:rsid w:val="000C31DD"/>
    <w:rsid w:val="000C404D"/>
    <w:rsid w:val="000C4AE8"/>
    <w:rsid w:val="000C612C"/>
    <w:rsid w:val="000C7682"/>
    <w:rsid w:val="000C7B50"/>
    <w:rsid w:val="000D0339"/>
    <w:rsid w:val="000D1BA3"/>
    <w:rsid w:val="000D1D18"/>
    <w:rsid w:val="000D452C"/>
    <w:rsid w:val="000D5010"/>
    <w:rsid w:val="000D76D8"/>
    <w:rsid w:val="000E0F6A"/>
    <w:rsid w:val="000E0FB0"/>
    <w:rsid w:val="000E1B10"/>
    <w:rsid w:val="000E50A1"/>
    <w:rsid w:val="000E5ABE"/>
    <w:rsid w:val="000E6154"/>
    <w:rsid w:val="000E6C72"/>
    <w:rsid w:val="000E7026"/>
    <w:rsid w:val="000E7370"/>
    <w:rsid w:val="000E73FE"/>
    <w:rsid w:val="000E76CF"/>
    <w:rsid w:val="000F07DF"/>
    <w:rsid w:val="000F0B73"/>
    <w:rsid w:val="000F138D"/>
    <w:rsid w:val="000F2DE3"/>
    <w:rsid w:val="000F388C"/>
    <w:rsid w:val="000F468D"/>
    <w:rsid w:val="000F6260"/>
    <w:rsid w:val="000F6705"/>
    <w:rsid w:val="001001D9"/>
    <w:rsid w:val="00101410"/>
    <w:rsid w:val="001014E4"/>
    <w:rsid w:val="00103CC9"/>
    <w:rsid w:val="00103E52"/>
    <w:rsid w:val="001041EF"/>
    <w:rsid w:val="001042E3"/>
    <w:rsid w:val="0010662A"/>
    <w:rsid w:val="00107942"/>
    <w:rsid w:val="00107C7A"/>
    <w:rsid w:val="001106B9"/>
    <w:rsid w:val="001139AB"/>
    <w:rsid w:val="00113F7A"/>
    <w:rsid w:val="00114E63"/>
    <w:rsid w:val="00114E84"/>
    <w:rsid w:val="00115186"/>
    <w:rsid w:val="00115AEC"/>
    <w:rsid w:val="00115E30"/>
    <w:rsid w:val="00124576"/>
    <w:rsid w:val="00130DE3"/>
    <w:rsid w:val="00130FBB"/>
    <w:rsid w:val="0013270D"/>
    <w:rsid w:val="00133755"/>
    <w:rsid w:val="0013444E"/>
    <w:rsid w:val="00134D07"/>
    <w:rsid w:val="001353DB"/>
    <w:rsid w:val="0013617E"/>
    <w:rsid w:val="0013625C"/>
    <w:rsid w:val="0013653D"/>
    <w:rsid w:val="00136DB5"/>
    <w:rsid w:val="00136FC5"/>
    <w:rsid w:val="001403F0"/>
    <w:rsid w:val="00142756"/>
    <w:rsid w:val="00142A45"/>
    <w:rsid w:val="00142F54"/>
    <w:rsid w:val="00143047"/>
    <w:rsid w:val="0014313E"/>
    <w:rsid w:val="00144B48"/>
    <w:rsid w:val="0015103F"/>
    <w:rsid w:val="001525B0"/>
    <w:rsid w:val="0015264D"/>
    <w:rsid w:val="00153BF9"/>
    <w:rsid w:val="00156104"/>
    <w:rsid w:val="001603CF"/>
    <w:rsid w:val="00160E8F"/>
    <w:rsid w:val="00161438"/>
    <w:rsid w:val="00162B66"/>
    <w:rsid w:val="00163644"/>
    <w:rsid w:val="001636F0"/>
    <w:rsid w:val="00163914"/>
    <w:rsid w:val="00164338"/>
    <w:rsid w:val="0016566B"/>
    <w:rsid w:val="0017026A"/>
    <w:rsid w:val="00170F3D"/>
    <w:rsid w:val="001724FC"/>
    <w:rsid w:val="0017348A"/>
    <w:rsid w:val="00173D34"/>
    <w:rsid w:val="00174287"/>
    <w:rsid w:val="001742A7"/>
    <w:rsid w:val="00177360"/>
    <w:rsid w:val="001813D9"/>
    <w:rsid w:val="00183880"/>
    <w:rsid w:val="00184896"/>
    <w:rsid w:val="0018531E"/>
    <w:rsid w:val="00185E07"/>
    <w:rsid w:val="00186659"/>
    <w:rsid w:val="00187069"/>
    <w:rsid w:val="00187B79"/>
    <w:rsid w:val="0019082A"/>
    <w:rsid w:val="00192BC1"/>
    <w:rsid w:val="001950C7"/>
    <w:rsid w:val="00195CF1"/>
    <w:rsid w:val="001970BC"/>
    <w:rsid w:val="00197282"/>
    <w:rsid w:val="001A0300"/>
    <w:rsid w:val="001A2563"/>
    <w:rsid w:val="001A2E4F"/>
    <w:rsid w:val="001A39FF"/>
    <w:rsid w:val="001A4F57"/>
    <w:rsid w:val="001A55E9"/>
    <w:rsid w:val="001A5B6A"/>
    <w:rsid w:val="001A72F3"/>
    <w:rsid w:val="001A7A27"/>
    <w:rsid w:val="001A7DA4"/>
    <w:rsid w:val="001B0DEE"/>
    <w:rsid w:val="001B12AE"/>
    <w:rsid w:val="001B2D0F"/>
    <w:rsid w:val="001B332B"/>
    <w:rsid w:val="001B6228"/>
    <w:rsid w:val="001B66AA"/>
    <w:rsid w:val="001B69CC"/>
    <w:rsid w:val="001C0753"/>
    <w:rsid w:val="001C0E38"/>
    <w:rsid w:val="001C13C3"/>
    <w:rsid w:val="001C17C1"/>
    <w:rsid w:val="001C2668"/>
    <w:rsid w:val="001C303E"/>
    <w:rsid w:val="001C38C9"/>
    <w:rsid w:val="001C4BEC"/>
    <w:rsid w:val="001D01F8"/>
    <w:rsid w:val="001D1BF3"/>
    <w:rsid w:val="001D3E5A"/>
    <w:rsid w:val="001D5152"/>
    <w:rsid w:val="001D5A14"/>
    <w:rsid w:val="001D5B9A"/>
    <w:rsid w:val="001D71C1"/>
    <w:rsid w:val="001D745A"/>
    <w:rsid w:val="001D7D5D"/>
    <w:rsid w:val="001E1114"/>
    <w:rsid w:val="001E148C"/>
    <w:rsid w:val="001E6445"/>
    <w:rsid w:val="001E6660"/>
    <w:rsid w:val="001E738B"/>
    <w:rsid w:val="001F0892"/>
    <w:rsid w:val="001F27C1"/>
    <w:rsid w:val="001F2ECD"/>
    <w:rsid w:val="001F3C91"/>
    <w:rsid w:val="001F49FE"/>
    <w:rsid w:val="00200306"/>
    <w:rsid w:val="00200C1D"/>
    <w:rsid w:val="002030F0"/>
    <w:rsid w:val="00204493"/>
    <w:rsid w:val="00205D16"/>
    <w:rsid w:val="002068C6"/>
    <w:rsid w:val="00207038"/>
    <w:rsid w:val="002075F6"/>
    <w:rsid w:val="00207A4A"/>
    <w:rsid w:val="002103DC"/>
    <w:rsid w:val="0021151B"/>
    <w:rsid w:val="00211AD7"/>
    <w:rsid w:val="00212500"/>
    <w:rsid w:val="002129A8"/>
    <w:rsid w:val="00213B6A"/>
    <w:rsid w:val="0021520D"/>
    <w:rsid w:val="002162E4"/>
    <w:rsid w:val="00216472"/>
    <w:rsid w:val="00216844"/>
    <w:rsid w:val="002171EA"/>
    <w:rsid w:val="00220C51"/>
    <w:rsid w:val="00221355"/>
    <w:rsid w:val="00223D42"/>
    <w:rsid w:val="0022658B"/>
    <w:rsid w:val="00227684"/>
    <w:rsid w:val="00227A9A"/>
    <w:rsid w:val="0023055B"/>
    <w:rsid w:val="00232423"/>
    <w:rsid w:val="00234618"/>
    <w:rsid w:val="002356E2"/>
    <w:rsid w:val="0023615B"/>
    <w:rsid w:val="00236BAE"/>
    <w:rsid w:val="0024008F"/>
    <w:rsid w:val="002400BB"/>
    <w:rsid w:val="00240162"/>
    <w:rsid w:val="002409BC"/>
    <w:rsid w:val="002440B7"/>
    <w:rsid w:val="0024598A"/>
    <w:rsid w:val="00245A4E"/>
    <w:rsid w:val="00251232"/>
    <w:rsid w:val="00251A89"/>
    <w:rsid w:val="00251D06"/>
    <w:rsid w:val="002525DB"/>
    <w:rsid w:val="002535FD"/>
    <w:rsid w:val="0025578E"/>
    <w:rsid w:val="0025597A"/>
    <w:rsid w:val="00255E6B"/>
    <w:rsid w:val="002574D9"/>
    <w:rsid w:val="00261DA0"/>
    <w:rsid w:val="00264CDB"/>
    <w:rsid w:val="00264D70"/>
    <w:rsid w:val="00265295"/>
    <w:rsid w:val="002653E9"/>
    <w:rsid w:val="0026573F"/>
    <w:rsid w:val="002664C9"/>
    <w:rsid w:val="002666FA"/>
    <w:rsid w:val="00270527"/>
    <w:rsid w:val="002708ED"/>
    <w:rsid w:val="00271C3C"/>
    <w:rsid w:val="00272602"/>
    <w:rsid w:val="00274009"/>
    <w:rsid w:val="00275CBD"/>
    <w:rsid w:val="0028025B"/>
    <w:rsid w:val="00280E2B"/>
    <w:rsid w:val="002814AC"/>
    <w:rsid w:val="00281D84"/>
    <w:rsid w:val="00282454"/>
    <w:rsid w:val="00282F53"/>
    <w:rsid w:val="00283379"/>
    <w:rsid w:val="0028594B"/>
    <w:rsid w:val="00285977"/>
    <w:rsid w:val="002879B1"/>
    <w:rsid w:val="002909DB"/>
    <w:rsid w:val="00290DC5"/>
    <w:rsid w:val="00292928"/>
    <w:rsid w:val="00295462"/>
    <w:rsid w:val="00296308"/>
    <w:rsid w:val="0029690E"/>
    <w:rsid w:val="00296949"/>
    <w:rsid w:val="002A4195"/>
    <w:rsid w:val="002A55A6"/>
    <w:rsid w:val="002A57E7"/>
    <w:rsid w:val="002A5934"/>
    <w:rsid w:val="002A663D"/>
    <w:rsid w:val="002A770E"/>
    <w:rsid w:val="002A799E"/>
    <w:rsid w:val="002B0522"/>
    <w:rsid w:val="002B0956"/>
    <w:rsid w:val="002B0958"/>
    <w:rsid w:val="002B0A3F"/>
    <w:rsid w:val="002B0C50"/>
    <w:rsid w:val="002B496A"/>
    <w:rsid w:val="002B74D0"/>
    <w:rsid w:val="002B7953"/>
    <w:rsid w:val="002B7CD2"/>
    <w:rsid w:val="002C0B75"/>
    <w:rsid w:val="002C0F9A"/>
    <w:rsid w:val="002C123D"/>
    <w:rsid w:val="002C1652"/>
    <w:rsid w:val="002C1D8D"/>
    <w:rsid w:val="002C1F38"/>
    <w:rsid w:val="002C43CA"/>
    <w:rsid w:val="002C4F0F"/>
    <w:rsid w:val="002C52E4"/>
    <w:rsid w:val="002C58C3"/>
    <w:rsid w:val="002C69FF"/>
    <w:rsid w:val="002C6ED9"/>
    <w:rsid w:val="002C7EC1"/>
    <w:rsid w:val="002D1AB7"/>
    <w:rsid w:val="002D1F94"/>
    <w:rsid w:val="002D223F"/>
    <w:rsid w:val="002D3EC5"/>
    <w:rsid w:val="002D43FD"/>
    <w:rsid w:val="002D4D5C"/>
    <w:rsid w:val="002D5A82"/>
    <w:rsid w:val="002D7B27"/>
    <w:rsid w:val="002E10FE"/>
    <w:rsid w:val="002E1547"/>
    <w:rsid w:val="002E2CFC"/>
    <w:rsid w:val="002E3AE3"/>
    <w:rsid w:val="002E4A23"/>
    <w:rsid w:val="002E4E26"/>
    <w:rsid w:val="002E4FA7"/>
    <w:rsid w:val="002E590C"/>
    <w:rsid w:val="002E7EFA"/>
    <w:rsid w:val="002F15C8"/>
    <w:rsid w:val="002F1BF0"/>
    <w:rsid w:val="002F3159"/>
    <w:rsid w:val="002F3DEA"/>
    <w:rsid w:val="00301937"/>
    <w:rsid w:val="00301C67"/>
    <w:rsid w:val="003034BA"/>
    <w:rsid w:val="00303654"/>
    <w:rsid w:val="00305BE9"/>
    <w:rsid w:val="00305CE8"/>
    <w:rsid w:val="00306264"/>
    <w:rsid w:val="0030632B"/>
    <w:rsid w:val="0030693A"/>
    <w:rsid w:val="0030776F"/>
    <w:rsid w:val="003109A3"/>
    <w:rsid w:val="00312E4E"/>
    <w:rsid w:val="00313E17"/>
    <w:rsid w:val="003146ED"/>
    <w:rsid w:val="00316C0C"/>
    <w:rsid w:val="0031736E"/>
    <w:rsid w:val="0031785F"/>
    <w:rsid w:val="00317AEC"/>
    <w:rsid w:val="003205B2"/>
    <w:rsid w:val="0032102C"/>
    <w:rsid w:val="003213C7"/>
    <w:rsid w:val="0032195B"/>
    <w:rsid w:val="003224FC"/>
    <w:rsid w:val="0032292B"/>
    <w:rsid w:val="0032297B"/>
    <w:rsid w:val="0032316C"/>
    <w:rsid w:val="003237A3"/>
    <w:rsid w:val="003276FB"/>
    <w:rsid w:val="00333215"/>
    <w:rsid w:val="00335C0B"/>
    <w:rsid w:val="00336C9D"/>
    <w:rsid w:val="00337062"/>
    <w:rsid w:val="00337729"/>
    <w:rsid w:val="00341B9A"/>
    <w:rsid w:val="00342595"/>
    <w:rsid w:val="003427D3"/>
    <w:rsid w:val="0034282D"/>
    <w:rsid w:val="0034460B"/>
    <w:rsid w:val="00344660"/>
    <w:rsid w:val="003447B6"/>
    <w:rsid w:val="003456CA"/>
    <w:rsid w:val="0034589D"/>
    <w:rsid w:val="0034717B"/>
    <w:rsid w:val="0034736F"/>
    <w:rsid w:val="003475A7"/>
    <w:rsid w:val="00347A21"/>
    <w:rsid w:val="00352DDA"/>
    <w:rsid w:val="0035333C"/>
    <w:rsid w:val="00353847"/>
    <w:rsid w:val="0035437F"/>
    <w:rsid w:val="00354695"/>
    <w:rsid w:val="0035541B"/>
    <w:rsid w:val="00362DDC"/>
    <w:rsid w:val="00364FB6"/>
    <w:rsid w:val="00365541"/>
    <w:rsid w:val="00365B72"/>
    <w:rsid w:val="00365DE5"/>
    <w:rsid w:val="00366141"/>
    <w:rsid w:val="00367AA5"/>
    <w:rsid w:val="00370BE0"/>
    <w:rsid w:val="003722A8"/>
    <w:rsid w:val="003741D2"/>
    <w:rsid w:val="00374371"/>
    <w:rsid w:val="00374465"/>
    <w:rsid w:val="00375249"/>
    <w:rsid w:val="0037652E"/>
    <w:rsid w:val="003777FB"/>
    <w:rsid w:val="00380161"/>
    <w:rsid w:val="00380257"/>
    <w:rsid w:val="0038052A"/>
    <w:rsid w:val="003808C7"/>
    <w:rsid w:val="00381261"/>
    <w:rsid w:val="00383799"/>
    <w:rsid w:val="003856B8"/>
    <w:rsid w:val="003860FA"/>
    <w:rsid w:val="00387A5F"/>
    <w:rsid w:val="00387F51"/>
    <w:rsid w:val="003920B1"/>
    <w:rsid w:val="00392B84"/>
    <w:rsid w:val="00393AE9"/>
    <w:rsid w:val="00394038"/>
    <w:rsid w:val="003945B9"/>
    <w:rsid w:val="0039563F"/>
    <w:rsid w:val="00395A49"/>
    <w:rsid w:val="003972C2"/>
    <w:rsid w:val="003A0D5B"/>
    <w:rsid w:val="003A1C3D"/>
    <w:rsid w:val="003A1C44"/>
    <w:rsid w:val="003A27B9"/>
    <w:rsid w:val="003A2B16"/>
    <w:rsid w:val="003A4ECB"/>
    <w:rsid w:val="003A5958"/>
    <w:rsid w:val="003B036B"/>
    <w:rsid w:val="003B03BF"/>
    <w:rsid w:val="003B17C6"/>
    <w:rsid w:val="003B1C53"/>
    <w:rsid w:val="003B2594"/>
    <w:rsid w:val="003B2BFE"/>
    <w:rsid w:val="003B3D55"/>
    <w:rsid w:val="003B4AA8"/>
    <w:rsid w:val="003B6938"/>
    <w:rsid w:val="003B788B"/>
    <w:rsid w:val="003C39A7"/>
    <w:rsid w:val="003C461E"/>
    <w:rsid w:val="003C6805"/>
    <w:rsid w:val="003C6BF3"/>
    <w:rsid w:val="003C7453"/>
    <w:rsid w:val="003D0212"/>
    <w:rsid w:val="003D0CD7"/>
    <w:rsid w:val="003D2C3E"/>
    <w:rsid w:val="003D64AD"/>
    <w:rsid w:val="003D6590"/>
    <w:rsid w:val="003D7921"/>
    <w:rsid w:val="003E362B"/>
    <w:rsid w:val="003E38FD"/>
    <w:rsid w:val="003E3936"/>
    <w:rsid w:val="003E6764"/>
    <w:rsid w:val="003E77DA"/>
    <w:rsid w:val="003F32DD"/>
    <w:rsid w:val="003F393B"/>
    <w:rsid w:val="003F3AD2"/>
    <w:rsid w:val="003F458D"/>
    <w:rsid w:val="00400336"/>
    <w:rsid w:val="00401082"/>
    <w:rsid w:val="00406524"/>
    <w:rsid w:val="00406B12"/>
    <w:rsid w:val="004075C9"/>
    <w:rsid w:val="004101D9"/>
    <w:rsid w:val="00410F52"/>
    <w:rsid w:val="0041199A"/>
    <w:rsid w:val="00412357"/>
    <w:rsid w:val="00414895"/>
    <w:rsid w:val="0041491B"/>
    <w:rsid w:val="00414A53"/>
    <w:rsid w:val="00415110"/>
    <w:rsid w:val="00415EA9"/>
    <w:rsid w:val="00416D59"/>
    <w:rsid w:val="00417186"/>
    <w:rsid w:val="004171D3"/>
    <w:rsid w:val="0041741E"/>
    <w:rsid w:val="00425CA2"/>
    <w:rsid w:val="00432430"/>
    <w:rsid w:val="00432D7B"/>
    <w:rsid w:val="00432DFE"/>
    <w:rsid w:val="004348E6"/>
    <w:rsid w:val="00435EB2"/>
    <w:rsid w:val="00436FA2"/>
    <w:rsid w:val="00437C42"/>
    <w:rsid w:val="00440D51"/>
    <w:rsid w:val="00440D97"/>
    <w:rsid w:val="004412D6"/>
    <w:rsid w:val="00441657"/>
    <w:rsid w:val="00442FCE"/>
    <w:rsid w:val="00442FDB"/>
    <w:rsid w:val="00444C09"/>
    <w:rsid w:val="004463F4"/>
    <w:rsid w:val="00446934"/>
    <w:rsid w:val="00446BD6"/>
    <w:rsid w:val="00447DA7"/>
    <w:rsid w:val="00450113"/>
    <w:rsid w:val="004513F7"/>
    <w:rsid w:val="00451BCE"/>
    <w:rsid w:val="00452DF0"/>
    <w:rsid w:val="00454D96"/>
    <w:rsid w:val="004558AF"/>
    <w:rsid w:val="0045665B"/>
    <w:rsid w:val="00456731"/>
    <w:rsid w:val="00457C30"/>
    <w:rsid w:val="00460271"/>
    <w:rsid w:val="004631B2"/>
    <w:rsid w:val="00463F77"/>
    <w:rsid w:val="00466512"/>
    <w:rsid w:val="004677FA"/>
    <w:rsid w:val="0047039A"/>
    <w:rsid w:val="00470AF1"/>
    <w:rsid w:val="00471C38"/>
    <w:rsid w:val="004724D5"/>
    <w:rsid w:val="00473EB4"/>
    <w:rsid w:val="004742D0"/>
    <w:rsid w:val="00477946"/>
    <w:rsid w:val="00477D55"/>
    <w:rsid w:val="004813A2"/>
    <w:rsid w:val="00483344"/>
    <w:rsid w:val="0048413C"/>
    <w:rsid w:val="004854A5"/>
    <w:rsid w:val="00485790"/>
    <w:rsid w:val="00485C02"/>
    <w:rsid w:val="00490590"/>
    <w:rsid w:val="004913BF"/>
    <w:rsid w:val="0049142C"/>
    <w:rsid w:val="00491436"/>
    <w:rsid w:val="0049309E"/>
    <w:rsid w:val="00493473"/>
    <w:rsid w:val="00493758"/>
    <w:rsid w:val="00493DD3"/>
    <w:rsid w:val="00495B6C"/>
    <w:rsid w:val="004967BA"/>
    <w:rsid w:val="004A15BA"/>
    <w:rsid w:val="004A448D"/>
    <w:rsid w:val="004A6117"/>
    <w:rsid w:val="004A6DF0"/>
    <w:rsid w:val="004A7C43"/>
    <w:rsid w:val="004B13BE"/>
    <w:rsid w:val="004B16FE"/>
    <w:rsid w:val="004B533A"/>
    <w:rsid w:val="004B7A6F"/>
    <w:rsid w:val="004B7E8F"/>
    <w:rsid w:val="004C0234"/>
    <w:rsid w:val="004C066D"/>
    <w:rsid w:val="004C103C"/>
    <w:rsid w:val="004C323C"/>
    <w:rsid w:val="004C43E3"/>
    <w:rsid w:val="004C70A9"/>
    <w:rsid w:val="004C7B41"/>
    <w:rsid w:val="004D0527"/>
    <w:rsid w:val="004D15A2"/>
    <w:rsid w:val="004D30C8"/>
    <w:rsid w:val="004D38B7"/>
    <w:rsid w:val="004D3B12"/>
    <w:rsid w:val="004D3BC4"/>
    <w:rsid w:val="004D4949"/>
    <w:rsid w:val="004D4C82"/>
    <w:rsid w:val="004D58EA"/>
    <w:rsid w:val="004D5E26"/>
    <w:rsid w:val="004D65BC"/>
    <w:rsid w:val="004D7108"/>
    <w:rsid w:val="004D7B8C"/>
    <w:rsid w:val="004E1575"/>
    <w:rsid w:val="004E2D10"/>
    <w:rsid w:val="004E310C"/>
    <w:rsid w:val="004E3906"/>
    <w:rsid w:val="004E446B"/>
    <w:rsid w:val="004E6247"/>
    <w:rsid w:val="004E6CDD"/>
    <w:rsid w:val="004E730B"/>
    <w:rsid w:val="004E781D"/>
    <w:rsid w:val="004E7C77"/>
    <w:rsid w:val="004F001F"/>
    <w:rsid w:val="004F119A"/>
    <w:rsid w:val="004F1CA1"/>
    <w:rsid w:val="004F3339"/>
    <w:rsid w:val="004F4252"/>
    <w:rsid w:val="004F43FD"/>
    <w:rsid w:val="004F447A"/>
    <w:rsid w:val="004F51B1"/>
    <w:rsid w:val="004F58A7"/>
    <w:rsid w:val="004F5A99"/>
    <w:rsid w:val="004F5F22"/>
    <w:rsid w:val="004F6162"/>
    <w:rsid w:val="004F6890"/>
    <w:rsid w:val="00500612"/>
    <w:rsid w:val="00500E2C"/>
    <w:rsid w:val="005013CA"/>
    <w:rsid w:val="00504B43"/>
    <w:rsid w:val="0050539B"/>
    <w:rsid w:val="005073B4"/>
    <w:rsid w:val="00510AD9"/>
    <w:rsid w:val="005114BC"/>
    <w:rsid w:val="00511690"/>
    <w:rsid w:val="0051631B"/>
    <w:rsid w:val="005169CB"/>
    <w:rsid w:val="00516B27"/>
    <w:rsid w:val="00516C86"/>
    <w:rsid w:val="00520030"/>
    <w:rsid w:val="005204F6"/>
    <w:rsid w:val="00520981"/>
    <w:rsid w:val="005228AF"/>
    <w:rsid w:val="00522EBC"/>
    <w:rsid w:val="00531CF7"/>
    <w:rsid w:val="00531E45"/>
    <w:rsid w:val="00532586"/>
    <w:rsid w:val="0053309C"/>
    <w:rsid w:val="00533748"/>
    <w:rsid w:val="00534004"/>
    <w:rsid w:val="00534C9E"/>
    <w:rsid w:val="00534F3A"/>
    <w:rsid w:val="005357F3"/>
    <w:rsid w:val="00536FEA"/>
    <w:rsid w:val="005418F3"/>
    <w:rsid w:val="005429A2"/>
    <w:rsid w:val="00544E07"/>
    <w:rsid w:val="00547453"/>
    <w:rsid w:val="005475DA"/>
    <w:rsid w:val="005511BB"/>
    <w:rsid w:val="0055171E"/>
    <w:rsid w:val="00551802"/>
    <w:rsid w:val="00553FBF"/>
    <w:rsid w:val="00554D1A"/>
    <w:rsid w:val="005565A4"/>
    <w:rsid w:val="00556E35"/>
    <w:rsid w:val="00557FB3"/>
    <w:rsid w:val="0056124F"/>
    <w:rsid w:val="00562C8C"/>
    <w:rsid w:val="00563723"/>
    <w:rsid w:val="00566304"/>
    <w:rsid w:val="005700C8"/>
    <w:rsid w:val="005712CD"/>
    <w:rsid w:val="005717AF"/>
    <w:rsid w:val="005721B9"/>
    <w:rsid w:val="0057375F"/>
    <w:rsid w:val="005750AD"/>
    <w:rsid w:val="0057581A"/>
    <w:rsid w:val="00576047"/>
    <w:rsid w:val="00576AA0"/>
    <w:rsid w:val="00576C1E"/>
    <w:rsid w:val="005771FD"/>
    <w:rsid w:val="005774FD"/>
    <w:rsid w:val="00577C6A"/>
    <w:rsid w:val="005806E4"/>
    <w:rsid w:val="005808BB"/>
    <w:rsid w:val="00581A49"/>
    <w:rsid w:val="00582ACB"/>
    <w:rsid w:val="00583059"/>
    <w:rsid w:val="005842C0"/>
    <w:rsid w:val="00584D87"/>
    <w:rsid w:val="00585B7D"/>
    <w:rsid w:val="00594B1D"/>
    <w:rsid w:val="00594B30"/>
    <w:rsid w:val="00595F11"/>
    <w:rsid w:val="00596DFF"/>
    <w:rsid w:val="00597877"/>
    <w:rsid w:val="00597F5A"/>
    <w:rsid w:val="005A08A5"/>
    <w:rsid w:val="005A2575"/>
    <w:rsid w:val="005A3AD2"/>
    <w:rsid w:val="005A601B"/>
    <w:rsid w:val="005A6F28"/>
    <w:rsid w:val="005A788E"/>
    <w:rsid w:val="005B0119"/>
    <w:rsid w:val="005B037B"/>
    <w:rsid w:val="005B0C6F"/>
    <w:rsid w:val="005B1B8F"/>
    <w:rsid w:val="005B1DA0"/>
    <w:rsid w:val="005B2516"/>
    <w:rsid w:val="005B26BD"/>
    <w:rsid w:val="005B77F9"/>
    <w:rsid w:val="005C0172"/>
    <w:rsid w:val="005C0194"/>
    <w:rsid w:val="005C125F"/>
    <w:rsid w:val="005C1ED1"/>
    <w:rsid w:val="005C2BB2"/>
    <w:rsid w:val="005C47FD"/>
    <w:rsid w:val="005C50DE"/>
    <w:rsid w:val="005C51DE"/>
    <w:rsid w:val="005C5E07"/>
    <w:rsid w:val="005C6E4E"/>
    <w:rsid w:val="005C753D"/>
    <w:rsid w:val="005C7A6F"/>
    <w:rsid w:val="005C7A96"/>
    <w:rsid w:val="005D1EA7"/>
    <w:rsid w:val="005D2BF9"/>
    <w:rsid w:val="005D4F6C"/>
    <w:rsid w:val="005D5E0D"/>
    <w:rsid w:val="005D7AD2"/>
    <w:rsid w:val="005E05AF"/>
    <w:rsid w:val="005E2685"/>
    <w:rsid w:val="005E32AB"/>
    <w:rsid w:val="005E32D8"/>
    <w:rsid w:val="005E37E1"/>
    <w:rsid w:val="005E440A"/>
    <w:rsid w:val="005E53E2"/>
    <w:rsid w:val="005E5A67"/>
    <w:rsid w:val="005E6386"/>
    <w:rsid w:val="005E63C8"/>
    <w:rsid w:val="005E7FBD"/>
    <w:rsid w:val="005F0877"/>
    <w:rsid w:val="005F38D0"/>
    <w:rsid w:val="005F48A9"/>
    <w:rsid w:val="005F4EED"/>
    <w:rsid w:val="005F69E8"/>
    <w:rsid w:val="005F76C7"/>
    <w:rsid w:val="005F77A1"/>
    <w:rsid w:val="006003F6"/>
    <w:rsid w:val="00602960"/>
    <w:rsid w:val="00603705"/>
    <w:rsid w:val="00603BBF"/>
    <w:rsid w:val="00603EE6"/>
    <w:rsid w:val="0060435D"/>
    <w:rsid w:val="00605A34"/>
    <w:rsid w:val="006075E0"/>
    <w:rsid w:val="00607CC1"/>
    <w:rsid w:val="00610A0C"/>
    <w:rsid w:val="006114DE"/>
    <w:rsid w:val="00611644"/>
    <w:rsid w:val="0061229C"/>
    <w:rsid w:val="00613391"/>
    <w:rsid w:val="00614EBE"/>
    <w:rsid w:val="00615315"/>
    <w:rsid w:val="00616254"/>
    <w:rsid w:val="0061627A"/>
    <w:rsid w:val="00616DC6"/>
    <w:rsid w:val="00617931"/>
    <w:rsid w:val="006179F5"/>
    <w:rsid w:val="00620472"/>
    <w:rsid w:val="00621985"/>
    <w:rsid w:val="00621DCA"/>
    <w:rsid w:val="0062330E"/>
    <w:rsid w:val="00623516"/>
    <w:rsid w:val="00623765"/>
    <w:rsid w:val="006269DB"/>
    <w:rsid w:val="00626AF0"/>
    <w:rsid w:val="00626B10"/>
    <w:rsid w:val="006305AC"/>
    <w:rsid w:val="0063072C"/>
    <w:rsid w:val="00631C3A"/>
    <w:rsid w:val="006321A4"/>
    <w:rsid w:val="0063283B"/>
    <w:rsid w:val="00632C83"/>
    <w:rsid w:val="00633A62"/>
    <w:rsid w:val="006355AF"/>
    <w:rsid w:val="00635ED8"/>
    <w:rsid w:val="006370B7"/>
    <w:rsid w:val="00637EAB"/>
    <w:rsid w:val="0064010D"/>
    <w:rsid w:val="00642830"/>
    <w:rsid w:val="006431B2"/>
    <w:rsid w:val="006432EF"/>
    <w:rsid w:val="0064481A"/>
    <w:rsid w:val="00645574"/>
    <w:rsid w:val="0064570D"/>
    <w:rsid w:val="00645A82"/>
    <w:rsid w:val="00647304"/>
    <w:rsid w:val="00651713"/>
    <w:rsid w:val="0065311F"/>
    <w:rsid w:val="006531AE"/>
    <w:rsid w:val="00654C5B"/>
    <w:rsid w:val="0065786D"/>
    <w:rsid w:val="00657F8E"/>
    <w:rsid w:val="006600DB"/>
    <w:rsid w:val="00660BA9"/>
    <w:rsid w:val="0066329C"/>
    <w:rsid w:val="006644DA"/>
    <w:rsid w:val="0066596C"/>
    <w:rsid w:val="00665FC2"/>
    <w:rsid w:val="0066729E"/>
    <w:rsid w:val="006677E3"/>
    <w:rsid w:val="0067024E"/>
    <w:rsid w:val="00670A0C"/>
    <w:rsid w:val="00670BE8"/>
    <w:rsid w:val="00671228"/>
    <w:rsid w:val="006718A2"/>
    <w:rsid w:val="00671A0F"/>
    <w:rsid w:val="00671B02"/>
    <w:rsid w:val="006725FB"/>
    <w:rsid w:val="00672808"/>
    <w:rsid w:val="006731BF"/>
    <w:rsid w:val="00674B28"/>
    <w:rsid w:val="00674F02"/>
    <w:rsid w:val="00676DD2"/>
    <w:rsid w:val="00677D64"/>
    <w:rsid w:val="00677DB3"/>
    <w:rsid w:val="00680C47"/>
    <w:rsid w:val="00680CAB"/>
    <w:rsid w:val="0068328E"/>
    <w:rsid w:val="006845E3"/>
    <w:rsid w:val="00684E9D"/>
    <w:rsid w:val="006862FB"/>
    <w:rsid w:val="00686986"/>
    <w:rsid w:val="006872A9"/>
    <w:rsid w:val="00687953"/>
    <w:rsid w:val="006915B2"/>
    <w:rsid w:val="00692019"/>
    <w:rsid w:val="0069295D"/>
    <w:rsid w:val="00693399"/>
    <w:rsid w:val="0069400D"/>
    <w:rsid w:val="006947DD"/>
    <w:rsid w:val="0069498E"/>
    <w:rsid w:val="00695541"/>
    <w:rsid w:val="00695887"/>
    <w:rsid w:val="00696505"/>
    <w:rsid w:val="00696AB2"/>
    <w:rsid w:val="00696B04"/>
    <w:rsid w:val="00696D3A"/>
    <w:rsid w:val="00697830"/>
    <w:rsid w:val="00697AF8"/>
    <w:rsid w:val="006A03D0"/>
    <w:rsid w:val="006A0CAF"/>
    <w:rsid w:val="006A0D2D"/>
    <w:rsid w:val="006A108D"/>
    <w:rsid w:val="006A2800"/>
    <w:rsid w:val="006A2E6F"/>
    <w:rsid w:val="006A4BBF"/>
    <w:rsid w:val="006A5C0F"/>
    <w:rsid w:val="006A5EA3"/>
    <w:rsid w:val="006A7228"/>
    <w:rsid w:val="006B1449"/>
    <w:rsid w:val="006B1661"/>
    <w:rsid w:val="006B5179"/>
    <w:rsid w:val="006B549A"/>
    <w:rsid w:val="006B59DC"/>
    <w:rsid w:val="006B6472"/>
    <w:rsid w:val="006B7C31"/>
    <w:rsid w:val="006B7E5D"/>
    <w:rsid w:val="006C035F"/>
    <w:rsid w:val="006C0913"/>
    <w:rsid w:val="006C1979"/>
    <w:rsid w:val="006C3B9B"/>
    <w:rsid w:val="006C5D2F"/>
    <w:rsid w:val="006C6D73"/>
    <w:rsid w:val="006C740F"/>
    <w:rsid w:val="006C7581"/>
    <w:rsid w:val="006D143D"/>
    <w:rsid w:val="006D3055"/>
    <w:rsid w:val="006D590D"/>
    <w:rsid w:val="006D612D"/>
    <w:rsid w:val="006D67F0"/>
    <w:rsid w:val="006D7571"/>
    <w:rsid w:val="006E10C2"/>
    <w:rsid w:val="006E1782"/>
    <w:rsid w:val="006E1FF6"/>
    <w:rsid w:val="006E200C"/>
    <w:rsid w:val="006E28B5"/>
    <w:rsid w:val="006E2989"/>
    <w:rsid w:val="006E3228"/>
    <w:rsid w:val="006E358A"/>
    <w:rsid w:val="006E5385"/>
    <w:rsid w:val="006E5388"/>
    <w:rsid w:val="006E66CF"/>
    <w:rsid w:val="006E6CA6"/>
    <w:rsid w:val="006F0EDA"/>
    <w:rsid w:val="006F2ACB"/>
    <w:rsid w:val="006F2E7C"/>
    <w:rsid w:val="006F326E"/>
    <w:rsid w:val="006F3DB7"/>
    <w:rsid w:val="006F4843"/>
    <w:rsid w:val="006F7517"/>
    <w:rsid w:val="006F75E9"/>
    <w:rsid w:val="00700639"/>
    <w:rsid w:val="00700D6A"/>
    <w:rsid w:val="007022A5"/>
    <w:rsid w:val="00702BD7"/>
    <w:rsid w:val="00702EFF"/>
    <w:rsid w:val="00703F8E"/>
    <w:rsid w:val="007044C9"/>
    <w:rsid w:val="00704C76"/>
    <w:rsid w:val="007058AD"/>
    <w:rsid w:val="00707A07"/>
    <w:rsid w:val="00710D1A"/>
    <w:rsid w:val="00711EB3"/>
    <w:rsid w:val="007120B4"/>
    <w:rsid w:val="00712BB4"/>
    <w:rsid w:val="00714334"/>
    <w:rsid w:val="00714569"/>
    <w:rsid w:val="00716012"/>
    <w:rsid w:val="007161C7"/>
    <w:rsid w:val="0071766F"/>
    <w:rsid w:val="00720B93"/>
    <w:rsid w:val="00722574"/>
    <w:rsid w:val="00722BB4"/>
    <w:rsid w:val="0072394C"/>
    <w:rsid w:val="00723EAB"/>
    <w:rsid w:val="00724809"/>
    <w:rsid w:val="00724D65"/>
    <w:rsid w:val="00725C11"/>
    <w:rsid w:val="00726BF9"/>
    <w:rsid w:val="00727880"/>
    <w:rsid w:val="00730226"/>
    <w:rsid w:val="00733EB6"/>
    <w:rsid w:val="00733EE2"/>
    <w:rsid w:val="00734CA9"/>
    <w:rsid w:val="0073576F"/>
    <w:rsid w:val="00735A99"/>
    <w:rsid w:val="00735C38"/>
    <w:rsid w:val="007362AE"/>
    <w:rsid w:val="007405DC"/>
    <w:rsid w:val="00740A5C"/>
    <w:rsid w:val="00740E10"/>
    <w:rsid w:val="0074122F"/>
    <w:rsid w:val="00742EF0"/>
    <w:rsid w:val="00743577"/>
    <w:rsid w:val="00746586"/>
    <w:rsid w:val="007470E5"/>
    <w:rsid w:val="0075031B"/>
    <w:rsid w:val="00750D7D"/>
    <w:rsid w:val="00753694"/>
    <w:rsid w:val="0075374E"/>
    <w:rsid w:val="007541D2"/>
    <w:rsid w:val="007558B5"/>
    <w:rsid w:val="00756274"/>
    <w:rsid w:val="0075754F"/>
    <w:rsid w:val="00757710"/>
    <w:rsid w:val="00761963"/>
    <w:rsid w:val="0076200B"/>
    <w:rsid w:val="0076306C"/>
    <w:rsid w:val="007632EC"/>
    <w:rsid w:val="00763EDC"/>
    <w:rsid w:val="00764F38"/>
    <w:rsid w:val="0076525E"/>
    <w:rsid w:val="00765401"/>
    <w:rsid w:val="007658ED"/>
    <w:rsid w:val="00765A87"/>
    <w:rsid w:val="00765B19"/>
    <w:rsid w:val="00766613"/>
    <w:rsid w:val="007671B3"/>
    <w:rsid w:val="0077014E"/>
    <w:rsid w:val="0077027F"/>
    <w:rsid w:val="007703BE"/>
    <w:rsid w:val="0077051A"/>
    <w:rsid w:val="007714A8"/>
    <w:rsid w:val="0077204F"/>
    <w:rsid w:val="007775BD"/>
    <w:rsid w:val="0078091F"/>
    <w:rsid w:val="00781168"/>
    <w:rsid w:val="00782A7D"/>
    <w:rsid w:val="00783E53"/>
    <w:rsid w:val="00784BC0"/>
    <w:rsid w:val="00786163"/>
    <w:rsid w:val="00787662"/>
    <w:rsid w:val="007904BC"/>
    <w:rsid w:val="00791CE2"/>
    <w:rsid w:val="00792BED"/>
    <w:rsid w:val="0079526D"/>
    <w:rsid w:val="007A04F6"/>
    <w:rsid w:val="007A0501"/>
    <w:rsid w:val="007A1A33"/>
    <w:rsid w:val="007A2752"/>
    <w:rsid w:val="007A2933"/>
    <w:rsid w:val="007A39F7"/>
    <w:rsid w:val="007A53E3"/>
    <w:rsid w:val="007A55E5"/>
    <w:rsid w:val="007A5C45"/>
    <w:rsid w:val="007B0B87"/>
    <w:rsid w:val="007B1306"/>
    <w:rsid w:val="007B1A5E"/>
    <w:rsid w:val="007B2917"/>
    <w:rsid w:val="007B39CF"/>
    <w:rsid w:val="007B4821"/>
    <w:rsid w:val="007B4BC8"/>
    <w:rsid w:val="007B72E0"/>
    <w:rsid w:val="007C1AB7"/>
    <w:rsid w:val="007C47F2"/>
    <w:rsid w:val="007C4EC3"/>
    <w:rsid w:val="007C5F3A"/>
    <w:rsid w:val="007C626F"/>
    <w:rsid w:val="007C632E"/>
    <w:rsid w:val="007C6E03"/>
    <w:rsid w:val="007C709D"/>
    <w:rsid w:val="007C7472"/>
    <w:rsid w:val="007D01A8"/>
    <w:rsid w:val="007D1222"/>
    <w:rsid w:val="007D1F1E"/>
    <w:rsid w:val="007D30D4"/>
    <w:rsid w:val="007D50FC"/>
    <w:rsid w:val="007D54BE"/>
    <w:rsid w:val="007D6F6A"/>
    <w:rsid w:val="007E0E87"/>
    <w:rsid w:val="007E0FF3"/>
    <w:rsid w:val="007E1AE3"/>
    <w:rsid w:val="007E2214"/>
    <w:rsid w:val="007E2688"/>
    <w:rsid w:val="007E2F1E"/>
    <w:rsid w:val="007E3741"/>
    <w:rsid w:val="007E3A8A"/>
    <w:rsid w:val="007E482A"/>
    <w:rsid w:val="007E62EE"/>
    <w:rsid w:val="007E7B60"/>
    <w:rsid w:val="007E7B97"/>
    <w:rsid w:val="007F10AE"/>
    <w:rsid w:val="007F2198"/>
    <w:rsid w:val="007F4BFE"/>
    <w:rsid w:val="007F5E25"/>
    <w:rsid w:val="007F6EF7"/>
    <w:rsid w:val="007F7A38"/>
    <w:rsid w:val="0080135C"/>
    <w:rsid w:val="008019F4"/>
    <w:rsid w:val="00802221"/>
    <w:rsid w:val="00802802"/>
    <w:rsid w:val="00802B0A"/>
    <w:rsid w:val="0080307B"/>
    <w:rsid w:val="00803274"/>
    <w:rsid w:val="008033DB"/>
    <w:rsid w:val="00806D36"/>
    <w:rsid w:val="008119CE"/>
    <w:rsid w:val="00812374"/>
    <w:rsid w:val="0081284E"/>
    <w:rsid w:val="00812E84"/>
    <w:rsid w:val="00813161"/>
    <w:rsid w:val="00813A19"/>
    <w:rsid w:val="008140F9"/>
    <w:rsid w:val="00814A78"/>
    <w:rsid w:val="00814AB6"/>
    <w:rsid w:val="00814BD7"/>
    <w:rsid w:val="00814E43"/>
    <w:rsid w:val="00815557"/>
    <w:rsid w:val="00815AB0"/>
    <w:rsid w:val="00817F52"/>
    <w:rsid w:val="00820B7E"/>
    <w:rsid w:val="008212F5"/>
    <w:rsid w:val="0082194B"/>
    <w:rsid w:val="00822441"/>
    <w:rsid w:val="00823598"/>
    <w:rsid w:val="00823CD3"/>
    <w:rsid w:val="008241C6"/>
    <w:rsid w:val="00824CF4"/>
    <w:rsid w:val="008257D5"/>
    <w:rsid w:val="00825F8D"/>
    <w:rsid w:val="00826AF9"/>
    <w:rsid w:val="008273EB"/>
    <w:rsid w:val="00830C7F"/>
    <w:rsid w:val="008333EE"/>
    <w:rsid w:val="00833630"/>
    <w:rsid w:val="008341BB"/>
    <w:rsid w:val="00835E24"/>
    <w:rsid w:val="008429BA"/>
    <w:rsid w:val="00845092"/>
    <w:rsid w:val="00845270"/>
    <w:rsid w:val="00845348"/>
    <w:rsid w:val="00845484"/>
    <w:rsid w:val="00846567"/>
    <w:rsid w:val="00846B54"/>
    <w:rsid w:val="00847B9D"/>
    <w:rsid w:val="00850CEA"/>
    <w:rsid w:val="00850DBB"/>
    <w:rsid w:val="008513A5"/>
    <w:rsid w:val="00851A5F"/>
    <w:rsid w:val="00852316"/>
    <w:rsid w:val="008526D7"/>
    <w:rsid w:val="00853E62"/>
    <w:rsid w:val="00855121"/>
    <w:rsid w:val="0085624E"/>
    <w:rsid w:val="00857EFA"/>
    <w:rsid w:val="00862CCC"/>
    <w:rsid w:val="008656A9"/>
    <w:rsid w:val="008656C3"/>
    <w:rsid w:val="00865C0B"/>
    <w:rsid w:val="00870A67"/>
    <w:rsid w:val="00870A68"/>
    <w:rsid w:val="00871837"/>
    <w:rsid w:val="008718AF"/>
    <w:rsid w:val="00872AB7"/>
    <w:rsid w:val="008736A7"/>
    <w:rsid w:val="00873F8E"/>
    <w:rsid w:val="00875FC4"/>
    <w:rsid w:val="008760E8"/>
    <w:rsid w:val="008767A1"/>
    <w:rsid w:val="0088162A"/>
    <w:rsid w:val="00881B22"/>
    <w:rsid w:val="0088257A"/>
    <w:rsid w:val="00883182"/>
    <w:rsid w:val="00883552"/>
    <w:rsid w:val="0088429B"/>
    <w:rsid w:val="00884760"/>
    <w:rsid w:val="00890466"/>
    <w:rsid w:val="008904AC"/>
    <w:rsid w:val="00890B46"/>
    <w:rsid w:val="00891331"/>
    <w:rsid w:val="0089179E"/>
    <w:rsid w:val="0089349E"/>
    <w:rsid w:val="0089365B"/>
    <w:rsid w:val="00893771"/>
    <w:rsid w:val="00894C84"/>
    <w:rsid w:val="00894F2A"/>
    <w:rsid w:val="0089512B"/>
    <w:rsid w:val="00895C1B"/>
    <w:rsid w:val="008970BD"/>
    <w:rsid w:val="008A1B5B"/>
    <w:rsid w:val="008A29F1"/>
    <w:rsid w:val="008A3488"/>
    <w:rsid w:val="008A3743"/>
    <w:rsid w:val="008A3885"/>
    <w:rsid w:val="008A4283"/>
    <w:rsid w:val="008A5176"/>
    <w:rsid w:val="008A6264"/>
    <w:rsid w:val="008A6F29"/>
    <w:rsid w:val="008B0864"/>
    <w:rsid w:val="008B0D12"/>
    <w:rsid w:val="008B4E8F"/>
    <w:rsid w:val="008B5F58"/>
    <w:rsid w:val="008B6B2D"/>
    <w:rsid w:val="008C0456"/>
    <w:rsid w:val="008C07E9"/>
    <w:rsid w:val="008C0F26"/>
    <w:rsid w:val="008C3515"/>
    <w:rsid w:val="008C3D0F"/>
    <w:rsid w:val="008C41DB"/>
    <w:rsid w:val="008C43A9"/>
    <w:rsid w:val="008C5591"/>
    <w:rsid w:val="008C587B"/>
    <w:rsid w:val="008C5A87"/>
    <w:rsid w:val="008C790E"/>
    <w:rsid w:val="008D049F"/>
    <w:rsid w:val="008D0CC7"/>
    <w:rsid w:val="008D1981"/>
    <w:rsid w:val="008D341F"/>
    <w:rsid w:val="008D35CC"/>
    <w:rsid w:val="008D3786"/>
    <w:rsid w:val="008D64A4"/>
    <w:rsid w:val="008D756C"/>
    <w:rsid w:val="008E08AA"/>
    <w:rsid w:val="008E1632"/>
    <w:rsid w:val="008E1C04"/>
    <w:rsid w:val="008E226A"/>
    <w:rsid w:val="008E2407"/>
    <w:rsid w:val="008E5653"/>
    <w:rsid w:val="008E5E9E"/>
    <w:rsid w:val="008E6C33"/>
    <w:rsid w:val="008F0076"/>
    <w:rsid w:val="008F0148"/>
    <w:rsid w:val="008F26E7"/>
    <w:rsid w:val="008F3080"/>
    <w:rsid w:val="008F5029"/>
    <w:rsid w:val="008F584E"/>
    <w:rsid w:val="008F6712"/>
    <w:rsid w:val="008F7D17"/>
    <w:rsid w:val="008F7E84"/>
    <w:rsid w:val="0090160C"/>
    <w:rsid w:val="00901811"/>
    <w:rsid w:val="009024D5"/>
    <w:rsid w:val="009024EF"/>
    <w:rsid w:val="009038EF"/>
    <w:rsid w:val="009105AD"/>
    <w:rsid w:val="00911C72"/>
    <w:rsid w:val="00911E10"/>
    <w:rsid w:val="009128CF"/>
    <w:rsid w:val="009139E5"/>
    <w:rsid w:val="0091410A"/>
    <w:rsid w:val="00915B14"/>
    <w:rsid w:val="00916160"/>
    <w:rsid w:val="009177D9"/>
    <w:rsid w:val="009206BF"/>
    <w:rsid w:val="00921111"/>
    <w:rsid w:val="00923CDC"/>
    <w:rsid w:val="00924724"/>
    <w:rsid w:val="00924747"/>
    <w:rsid w:val="00924C4B"/>
    <w:rsid w:val="00925A4A"/>
    <w:rsid w:val="00927630"/>
    <w:rsid w:val="00930F33"/>
    <w:rsid w:val="0093164A"/>
    <w:rsid w:val="00931DFA"/>
    <w:rsid w:val="009321F5"/>
    <w:rsid w:val="009336CC"/>
    <w:rsid w:val="00933E61"/>
    <w:rsid w:val="00933FEF"/>
    <w:rsid w:val="00934D8A"/>
    <w:rsid w:val="00936413"/>
    <w:rsid w:val="00937E32"/>
    <w:rsid w:val="00941310"/>
    <w:rsid w:val="00942AF9"/>
    <w:rsid w:val="00943336"/>
    <w:rsid w:val="00943A0D"/>
    <w:rsid w:val="0094614D"/>
    <w:rsid w:val="009463C9"/>
    <w:rsid w:val="00946C86"/>
    <w:rsid w:val="00947DDB"/>
    <w:rsid w:val="00950669"/>
    <w:rsid w:val="00950B28"/>
    <w:rsid w:val="00951CF4"/>
    <w:rsid w:val="00952435"/>
    <w:rsid w:val="00953509"/>
    <w:rsid w:val="00953696"/>
    <w:rsid w:val="0095508B"/>
    <w:rsid w:val="0095552D"/>
    <w:rsid w:val="009555FB"/>
    <w:rsid w:val="00956EB0"/>
    <w:rsid w:val="00957D76"/>
    <w:rsid w:val="00961E16"/>
    <w:rsid w:val="00962893"/>
    <w:rsid w:val="00962EB7"/>
    <w:rsid w:val="00963828"/>
    <w:rsid w:val="009648F7"/>
    <w:rsid w:val="00964F25"/>
    <w:rsid w:val="00965D40"/>
    <w:rsid w:val="00966177"/>
    <w:rsid w:val="0097041C"/>
    <w:rsid w:val="00971A5A"/>
    <w:rsid w:val="00971BFC"/>
    <w:rsid w:val="00972A34"/>
    <w:rsid w:val="00973AFE"/>
    <w:rsid w:val="00975643"/>
    <w:rsid w:val="0097638A"/>
    <w:rsid w:val="00980770"/>
    <w:rsid w:val="00982451"/>
    <w:rsid w:val="0098267F"/>
    <w:rsid w:val="00982CAA"/>
    <w:rsid w:val="009833A9"/>
    <w:rsid w:val="00983AD9"/>
    <w:rsid w:val="009847AE"/>
    <w:rsid w:val="00985AA6"/>
    <w:rsid w:val="00986C5F"/>
    <w:rsid w:val="009873A1"/>
    <w:rsid w:val="00987C54"/>
    <w:rsid w:val="009903FD"/>
    <w:rsid w:val="00990664"/>
    <w:rsid w:val="0099150F"/>
    <w:rsid w:val="0099228A"/>
    <w:rsid w:val="00993352"/>
    <w:rsid w:val="00994328"/>
    <w:rsid w:val="0099447F"/>
    <w:rsid w:val="00996865"/>
    <w:rsid w:val="00997B0B"/>
    <w:rsid w:val="009A1A44"/>
    <w:rsid w:val="009A358F"/>
    <w:rsid w:val="009A391D"/>
    <w:rsid w:val="009A3A11"/>
    <w:rsid w:val="009A637B"/>
    <w:rsid w:val="009A6466"/>
    <w:rsid w:val="009A7774"/>
    <w:rsid w:val="009B0CD5"/>
    <w:rsid w:val="009B0EBE"/>
    <w:rsid w:val="009B1E52"/>
    <w:rsid w:val="009B3B4C"/>
    <w:rsid w:val="009B48C9"/>
    <w:rsid w:val="009B4A2D"/>
    <w:rsid w:val="009B4C00"/>
    <w:rsid w:val="009B677A"/>
    <w:rsid w:val="009B7DE4"/>
    <w:rsid w:val="009C0A1D"/>
    <w:rsid w:val="009C3B6D"/>
    <w:rsid w:val="009C5E7A"/>
    <w:rsid w:val="009C74AC"/>
    <w:rsid w:val="009D15A4"/>
    <w:rsid w:val="009D1914"/>
    <w:rsid w:val="009D2970"/>
    <w:rsid w:val="009D4904"/>
    <w:rsid w:val="009D49F4"/>
    <w:rsid w:val="009D4D38"/>
    <w:rsid w:val="009D53CE"/>
    <w:rsid w:val="009D6233"/>
    <w:rsid w:val="009E1126"/>
    <w:rsid w:val="009E19E5"/>
    <w:rsid w:val="009E3AFE"/>
    <w:rsid w:val="009E3FB1"/>
    <w:rsid w:val="009E4311"/>
    <w:rsid w:val="009E5BB8"/>
    <w:rsid w:val="009E60F2"/>
    <w:rsid w:val="009F19ED"/>
    <w:rsid w:val="009F3D3D"/>
    <w:rsid w:val="009F4D99"/>
    <w:rsid w:val="009F61A3"/>
    <w:rsid w:val="009F6545"/>
    <w:rsid w:val="009F7943"/>
    <w:rsid w:val="009F7ED1"/>
    <w:rsid w:val="00A0209C"/>
    <w:rsid w:val="00A0265A"/>
    <w:rsid w:val="00A04481"/>
    <w:rsid w:val="00A04649"/>
    <w:rsid w:val="00A04B42"/>
    <w:rsid w:val="00A0590D"/>
    <w:rsid w:val="00A066E2"/>
    <w:rsid w:val="00A06DDD"/>
    <w:rsid w:val="00A07465"/>
    <w:rsid w:val="00A117AB"/>
    <w:rsid w:val="00A123F6"/>
    <w:rsid w:val="00A16BAD"/>
    <w:rsid w:val="00A200B6"/>
    <w:rsid w:val="00A23A75"/>
    <w:rsid w:val="00A2405A"/>
    <w:rsid w:val="00A31086"/>
    <w:rsid w:val="00A31657"/>
    <w:rsid w:val="00A31C3A"/>
    <w:rsid w:val="00A31D29"/>
    <w:rsid w:val="00A32CFC"/>
    <w:rsid w:val="00A32E3A"/>
    <w:rsid w:val="00A3512C"/>
    <w:rsid w:val="00A369C1"/>
    <w:rsid w:val="00A376AC"/>
    <w:rsid w:val="00A40A80"/>
    <w:rsid w:val="00A40CEA"/>
    <w:rsid w:val="00A4235E"/>
    <w:rsid w:val="00A42D4B"/>
    <w:rsid w:val="00A43071"/>
    <w:rsid w:val="00A43B4C"/>
    <w:rsid w:val="00A45395"/>
    <w:rsid w:val="00A46056"/>
    <w:rsid w:val="00A46C5C"/>
    <w:rsid w:val="00A46FD1"/>
    <w:rsid w:val="00A475B7"/>
    <w:rsid w:val="00A4775D"/>
    <w:rsid w:val="00A479A4"/>
    <w:rsid w:val="00A47DE1"/>
    <w:rsid w:val="00A501BC"/>
    <w:rsid w:val="00A5190A"/>
    <w:rsid w:val="00A52723"/>
    <w:rsid w:val="00A54238"/>
    <w:rsid w:val="00A55CC1"/>
    <w:rsid w:val="00A56947"/>
    <w:rsid w:val="00A60943"/>
    <w:rsid w:val="00A613A2"/>
    <w:rsid w:val="00A63195"/>
    <w:rsid w:val="00A633A3"/>
    <w:rsid w:val="00A63B47"/>
    <w:rsid w:val="00A65BA3"/>
    <w:rsid w:val="00A6735A"/>
    <w:rsid w:val="00A70236"/>
    <w:rsid w:val="00A705F0"/>
    <w:rsid w:val="00A70729"/>
    <w:rsid w:val="00A70D95"/>
    <w:rsid w:val="00A71DA6"/>
    <w:rsid w:val="00A72169"/>
    <w:rsid w:val="00A72DDF"/>
    <w:rsid w:val="00A74354"/>
    <w:rsid w:val="00A74FC3"/>
    <w:rsid w:val="00A7610E"/>
    <w:rsid w:val="00A76263"/>
    <w:rsid w:val="00A76EE4"/>
    <w:rsid w:val="00A8067D"/>
    <w:rsid w:val="00A80F42"/>
    <w:rsid w:val="00A826E5"/>
    <w:rsid w:val="00A8328A"/>
    <w:rsid w:val="00A8382F"/>
    <w:rsid w:val="00A8493E"/>
    <w:rsid w:val="00A876D4"/>
    <w:rsid w:val="00A90D7C"/>
    <w:rsid w:val="00A9466F"/>
    <w:rsid w:val="00A9476C"/>
    <w:rsid w:val="00A94FCA"/>
    <w:rsid w:val="00A9561A"/>
    <w:rsid w:val="00A96417"/>
    <w:rsid w:val="00A96E90"/>
    <w:rsid w:val="00AA1CCA"/>
    <w:rsid w:val="00AA209B"/>
    <w:rsid w:val="00AA21BC"/>
    <w:rsid w:val="00AA36FE"/>
    <w:rsid w:val="00AA6034"/>
    <w:rsid w:val="00AA6940"/>
    <w:rsid w:val="00AB2006"/>
    <w:rsid w:val="00AB317B"/>
    <w:rsid w:val="00AB41D4"/>
    <w:rsid w:val="00AB4956"/>
    <w:rsid w:val="00AB5CCD"/>
    <w:rsid w:val="00AB669B"/>
    <w:rsid w:val="00AB68FF"/>
    <w:rsid w:val="00AB7859"/>
    <w:rsid w:val="00AC28A2"/>
    <w:rsid w:val="00AC319F"/>
    <w:rsid w:val="00AC416E"/>
    <w:rsid w:val="00AC446A"/>
    <w:rsid w:val="00AC75AD"/>
    <w:rsid w:val="00AC784E"/>
    <w:rsid w:val="00AD0795"/>
    <w:rsid w:val="00AD0BD6"/>
    <w:rsid w:val="00AD1AED"/>
    <w:rsid w:val="00AD23DF"/>
    <w:rsid w:val="00AD25DC"/>
    <w:rsid w:val="00AD27B1"/>
    <w:rsid w:val="00AD2B90"/>
    <w:rsid w:val="00AD2BD9"/>
    <w:rsid w:val="00AD2DCF"/>
    <w:rsid w:val="00AD5626"/>
    <w:rsid w:val="00AD7000"/>
    <w:rsid w:val="00AD7586"/>
    <w:rsid w:val="00AD784C"/>
    <w:rsid w:val="00AD7856"/>
    <w:rsid w:val="00AD7BA6"/>
    <w:rsid w:val="00AE1DBF"/>
    <w:rsid w:val="00AE36B8"/>
    <w:rsid w:val="00AE76A9"/>
    <w:rsid w:val="00AF0A31"/>
    <w:rsid w:val="00AF138E"/>
    <w:rsid w:val="00AF238C"/>
    <w:rsid w:val="00AF5621"/>
    <w:rsid w:val="00AF611C"/>
    <w:rsid w:val="00AF6C19"/>
    <w:rsid w:val="00AF6D54"/>
    <w:rsid w:val="00AF6FC8"/>
    <w:rsid w:val="00AF700B"/>
    <w:rsid w:val="00AF7402"/>
    <w:rsid w:val="00AF75DB"/>
    <w:rsid w:val="00AF7C09"/>
    <w:rsid w:val="00B0040F"/>
    <w:rsid w:val="00B0193E"/>
    <w:rsid w:val="00B01BC6"/>
    <w:rsid w:val="00B0225B"/>
    <w:rsid w:val="00B040F9"/>
    <w:rsid w:val="00B0427A"/>
    <w:rsid w:val="00B04366"/>
    <w:rsid w:val="00B04C12"/>
    <w:rsid w:val="00B04DEF"/>
    <w:rsid w:val="00B0571F"/>
    <w:rsid w:val="00B05CD4"/>
    <w:rsid w:val="00B06450"/>
    <w:rsid w:val="00B07880"/>
    <w:rsid w:val="00B07977"/>
    <w:rsid w:val="00B07B92"/>
    <w:rsid w:val="00B10A8F"/>
    <w:rsid w:val="00B10F73"/>
    <w:rsid w:val="00B14535"/>
    <w:rsid w:val="00B1537B"/>
    <w:rsid w:val="00B1577D"/>
    <w:rsid w:val="00B16010"/>
    <w:rsid w:val="00B2419A"/>
    <w:rsid w:val="00B24789"/>
    <w:rsid w:val="00B24900"/>
    <w:rsid w:val="00B24C92"/>
    <w:rsid w:val="00B24D9E"/>
    <w:rsid w:val="00B266B8"/>
    <w:rsid w:val="00B26DD5"/>
    <w:rsid w:val="00B27F52"/>
    <w:rsid w:val="00B30211"/>
    <w:rsid w:val="00B31DDB"/>
    <w:rsid w:val="00B320D0"/>
    <w:rsid w:val="00B324BF"/>
    <w:rsid w:val="00B329C4"/>
    <w:rsid w:val="00B32FF2"/>
    <w:rsid w:val="00B340A3"/>
    <w:rsid w:val="00B40849"/>
    <w:rsid w:val="00B436CC"/>
    <w:rsid w:val="00B438AE"/>
    <w:rsid w:val="00B4473E"/>
    <w:rsid w:val="00B45E8A"/>
    <w:rsid w:val="00B4731F"/>
    <w:rsid w:val="00B476C8"/>
    <w:rsid w:val="00B47DC7"/>
    <w:rsid w:val="00B50536"/>
    <w:rsid w:val="00B50A8C"/>
    <w:rsid w:val="00B51B41"/>
    <w:rsid w:val="00B51F54"/>
    <w:rsid w:val="00B53B3D"/>
    <w:rsid w:val="00B5405D"/>
    <w:rsid w:val="00B54AEB"/>
    <w:rsid w:val="00B54DA5"/>
    <w:rsid w:val="00B5534A"/>
    <w:rsid w:val="00B607CC"/>
    <w:rsid w:val="00B61B5B"/>
    <w:rsid w:val="00B61D85"/>
    <w:rsid w:val="00B61E3C"/>
    <w:rsid w:val="00B6283A"/>
    <w:rsid w:val="00B643A7"/>
    <w:rsid w:val="00B67654"/>
    <w:rsid w:val="00B67E33"/>
    <w:rsid w:val="00B72A35"/>
    <w:rsid w:val="00B742E6"/>
    <w:rsid w:val="00B74A24"/>
    <w:rsid w:val="00B775E1"/>
    <w:rsid w:val="00B77875"/>
    <w:rsid w:val="00B77919"/>
    <w:rsid w:val="00B82C13"/>
    <w:rsid w:val="00B84AD0"/>
    <w:rsid w:val="00B86914"/>
    <w:rsid w:val="00B87E77"/>
    <w:rsid w:val="00B902DD"/>
    <w:rsid w:val="00B91A1A"/>
    <w:rsid w:val="00B92136"/>
    <w:rsid w:val="00B932E6"/>
    <w:rsid w:val="00B937FC"/>
    <w:rsid w:val="00B93EEF"/>
    <w:rsid w:val="00B951DC"/>
    <w:rsid w:val="00B95A39"/>
    <w:rsid w:val="00B95F39"/>
    <w:rsid w:val="00B96DBA"/>
    <w:rsid w:val="00B971F0"/>
    <w:rsid w:val="00BA1EA2"/>
    <w:rsid w:val="00BA1F10"/>
    <w:rsid w:val="00BA2E23"/>
    <w:rsid w:val="00BA38C3"/>
    <w:rsid w:val="00BA4575"/>
    <w:rsid w:val="00BA4A02"/>
    <w:rsid w:val="00BA5680"/>
    <w:rsid w:val="00BA64E7"/>
    <w:rsid w:val="00BA731D"/>
    <w:rsid w:val="00BA760A"/>
    <w:rsid w:val="00BB27B1"/>
    <w:rsid w:val="00BB37C2"/>
    <w:rsid w:val="00BB48C3"/>
    <w:rsid w:val="00BB5797"/>
    <w:rsid w:val="00BB61CD"/>
    <w:rsid w:val="00BB6D8F"/>
    <w:rsid w:val="00BB72B2"/>
    <w:rsid w:val="00BB7947"/>
    <w:rsid w:val="00BB7EB8"/>
    <w:rsid w:val="00BC054D"/>
    <w:rsid w:val="00BC1B68"/>
    <w:rsid w:val="00BC5E05"/>
    <w:rsid w:val="00BC6A1F"/>
    <w:rsid w:val="00BC7036"/>
    <w:rsid w:val="00BC7254"/>
    <w:rsid w:val="00BC77AE"/>
    <w:rsid w:val="00BC7F73"/>
    <w:rsid w:val="00BD04E1"/>
    <w:rsid w:val="00BD4AAE"/>
    <w:rsid w:val="00BD4B4C"/>
    <w:rsid w:val="00BE16EE"/>
    <w:rsid w:val="00BE314F"/>
    <w:rsid w:val="00BE3DCE"/>
    <w:rsid w:val="00BE6129"/>
    <w:rsid w:val="00BE737F"/>
    <w:rsid w:val="00BF0439"/>
    <w:rsid w:val="00BF10AB"/>
    <w:rsid w:val="00BF2712"/>
    <w:rsid w:val="00BF2875"/>
    <w:rsid w:val="00BF2F91"/>
    <w:rsid w:val="00BF3894"/>
    <w:rsid w:val="00BF4228"/>
    <w:rsid w:val="00BF4C17"/>
    <w:rsid w:val="00BF532A"/>
    <w:rsid w:val="00BF62DF"/>
    <w:rsid w:val="00BF68CD"/>
    <w:rsid w:val="00BF7C90"/>
    <w:rsid w:val="00BF7D33"/>
    <w:rsid w:val="00C00066"/>
    <w:rsid w:val="00C00AFF"/>
    <w:rsid w:val="00C00B27"/>
    <w:rsid w:val="00C00D81"/>
    <w:rsid w:val="00C01386"/>
    <w:rsid w:val="00C01BBA"/>
    <w:rsid w:val="00C01D9B"/>
    <w:rsid w:val="00C020EE"/>
    <w:rsid w:val="00C02663"/>
    <w:rsid w:val="00C04D7A"/>
    <w:rsid w:val="00C04EA6"/>
    <w:rsid w:val="00C05537"/>
    <w:rsid w:val="00C05DAE"/>
    <w:rsid w:val="00C06186"/>
    <w:rsid w:val="00C06594"/>
    <w:rsid w:val="00C07115"/>
    <w:rsid w:val="00C07346"/>
    <w:rsid w:val="00C07355"/>
    <w:rsid w:val="00C07878"/>
    <w:rsid w:val="00C07F04"/>
    <w:rsid w:val="00C11C9D"/>
    <w:rsid w:val="00C12787"/>
    <w:rsid w:val="00C2208D"/>
    <w:rsid w:val="00C239DF"/>
    <w:rsid w:val="00C24246"/>
    <w:rsid w:val="00C256D5"/>
    <w:rsid w:val="00C25B83"/>
    <w:rsid w:val="00C26089"/>
    <w:rsid w:val="00C277BA"/>
    <w:rsid w:val="00C27BCC"/>
    <w:rsid w:val="00C27C33"/>
    <w:rsid w:val="00C3106F"/>
    <w:rsid w:val="00C331C1"/>
    <w:rsid w:val="00C3335F"/>
    <w:rsid w:val="00C34BD5"/>
    <w:rsid w:val="00C36AD9"/>
    <w:rsid w:val="00C36F63"/>
    <w:rsid w:val="00C3725B"/>
    <w:rsid w:val="00C402DB"/>
    <w:rsid w:val="00C43384"/>
    <w:rsid w:val="00C434E9"/>
    <w:rsid w:val="00C444DC"/>
    <w:rsid w:val="00C46025"/>
    <w:rsid w:val="00C4658B"/>
    <w:rsid w:val="00C4682D"/>
    <w:rsid w:val="00C5062D"/>
    <w:rsid w:val="00C52130"/>
    <w:rsid w:val="00C52537"/>
    <w:rsid w:val="00C5343C"/>
    <w:rsid w:val="00C53F49"/>
    <w:rsid w:val="00C54BB1"/>
    <w:rsid w:val="00C576EF"/>
    <w:rsid w:val="00C60A04"/>
    <w:rsid w:val="00C60D70"/>
    <w:rsid w:val="00C61413"/>
    <w:rsid w:val="00C639B7"/>
    <w:rsid w:val="00C65257"/>
    <w:rsid w:val="00C668AC"/>
    <w:rsid w:val="00C70860"/>
    <w:rsid w:val="00C709D6"/>
    <w:rsid w:val="00C70BBB"/>
    <w:rsid w:val="00C70CB2"/>
    <w:rsid w:val="00C71E7F"/>
    <w:rsid w:val="00C72B08"/>
    <w:rsid w:val="00C74810"/>
    <w:rsid w:val="00C74AD9"/>
    <w:rsid w:val="00C76957"/>
    <w:rsid w:val="00C80046"/>
    <w:rsid w:val="00C82ACF"/>
    <w:rsid w:val="00C82EA3"/>
    <w:rsid w:val="00C83266"/>
    <w:rsid w:val="00C84C41"/>
    <w:rsid w:val="00C8565F"/>
    <w:rsid w:val="00C8637B"/>
    <w:rsid w:val="00C87E7A"/>
    <w:rsid w:val="00C9004D"/>
    <w:rsid w:val="00C9240C"/>
    <w:rsid w:val="00C934FA"/>
    <w:rsid w:val="00C953E2"/>
    <w:rsid w:val="00C9541F"/>
    <w:rsid w:val="00C96BB6"/>
    <w:rsid w:val="00C96BC1"/>
    <w:rsid w:val="00C9714A"/>
    <w:rsid w:val="00CA1E15"/>
    <w:rsid w:val="00CA2064"/>
    <w:rsid w:val="00CA254F"/>
    <w:rsid w:val="00CA42B2"/>
    <w:rsid w:val="00CA49DD"/>
    <w:rsid w:val="00CA6328"/>
    <w:rsid w:val="00CA6F6A"/>
    <w:rsid w:val="00CA7DF6"/>
    <w:rsid w:val="00CB2D77"/>
    <w:rsid w:val="00CB561B"/>
    <w:rsid w:val="00CB5931"/>
    <w:rsid w:val="00CB5F38"/>
    <w:rsid w:val="00CB6ADC"/>
    <w:rsid w:val="00CB743B"/>
    <w:rsid w:val="00CC04B8"/>
    <w:rsid w:val="00CC0D12"/>
    <w:rsid w:val="00CC0DB2"/>
    <w:rsid w:val="00CC0F64"/>
    <w:rsid w:val="00CC10F4"/>
    <w:rsid w:val="00CC1FA7"/>
    <w:rsid w:val="00CC22C8"/>
    <w:rsid w:val="00CC3814"/>
    <w:rsid w:val="00CC503D"/>
    <w:rsid w:val="00CC52C0"/>
    <w:rsid w:val="00CC5CD9"/>
    <w:rsid w:val="00CC5DF4"/>
    <w:rsid w:val="00CC633A"/>
    <w:rsid w:val="00CC6A2F"/>
    <w:rsid w:val="00CC72E9"/>
    <w:rsid w:val="00CC7C74"/>
    <w:rsid w:val="00CD065B"/>
    <w:rsid w:val="00CD1519"/>
    <w:rsid w:val="00CD233D"/>
    <w:rsid w:val="00CD3F89"/>
    <w:rsid w:val="00CD6C20"/>
    <w:rsid w:val="00CD7D0A"/>
    <w:rsid w:val="00CE00B6"/>
    <w:rsid w:val="00CE1843"/>
    <w:rsid w:val="00CE2A20"/>
    <w:rsid w:val="00CE2A2D"/>
    <w:rsid w:val="00CE2EAD"/>
    <w:rsid w:val="00CE48EC"/>
    <w:rsid w:val="00CE51AB"/>
    <w:rsid w:val="00CE666E"/>
    <w:rsid w:val="00CE6CD4"/>
    <w:rsid w:val="00CF0026"/>
    <w:rsid w:val="00CF06E6"/>
    <w:rsid w:val="00CF1156"/>
    <w:rsid w:val="00CF1481"/>
    <w:rsid w:val="00CF3904"/>
    <w:rsid w:val="00CF3C0F"/>
    <w:rsid w:val="00CF45EB"/>
    <w:rsid w:val="00CF4CF5"/>
    <w:rsid w:val="00CF598C"/>
    <w:rsid w:val="00CF6AAC"/>
    <w:rsid w:val="00CF7CF7"/>
    <w:rsid w:val="00D03267"/>
    <w:rsid w:val="00D032FE"/>
    <w:rsid w:val="00D03C5D"/>
    <w:rsid w:val="00D04DE3"/>
    <w:rsid w:val="00D07547"/>
    <w:rsid w:val="00D10639"/>
    <w:rsid w:val="00D13A0D"/>
    <w:rsid w:val="00D13D2F"/>
    <w:rsid w:val="00D14213"/>
    <w:rsid w:val="00D145FE"/>
    <w:rsid w:val="00D14AA8"/>
    <w:rsid w:val="00D16C63"/>
    <w:rsid w:val="00D16D33"/>
    <w:rsid w:val="00D17EA7"/>
    <w:rsid w:val="00D20CF2"/>
    <w:rsid w:val="00D21399"/>
    <w:rsid w:val="00D21627"/>
    <w:rsid w:val="00D22329"/>
    <w:rsid w:val="00D253A3"/>
    <w:rsid w:val="00D25DD5"/>
    <w:rsid w:val="00D26113"/>
    <w:rsid w:val="00D26688"/>
    <w:rsid w:val="00D31A26"/>
    <w:rsid w:val="00D32837"/>
    <w:rsid w:val="00D333AA"/>
    <w:rsid w:val="00D334CA"/>
    <w:rsid w:val="00D337C7"/>
    <w:rsid w:val="00D358AC"/>
    <w:rsid w:val="00D35BA1"/>
    <w:rsid w:val="00D36D1C"/>
    <w:rsid w:val="00D40850"/>
    <w:rsid w:val="00D41105"/>
    <w:rsid w:val="00D413EC"/>
    <w:rsid w:val="00D42637"/>
    <w:rsid w:val="00D42ABD"/>
    <w:rsid w:val="00D45295"/>
    <w:rsid w:val="00D46A62"/>
    <w:rsid w:val="00D4758D"/>
    <w:rsid w:val="00D5017D"/>
    <w:rsid w:val="00D50669"/>
    <w:rsid w:val="00D51F2B"/>
    <w:rsid w:val="00D52652"/>
    <w:rsid w:val="00D52C78"/>
    <w:rsid w:val="00D53AF9"/>
    <w:rsid w:val="00D540CF"/>
    <w:rsid w:val="00D54417"/>
    <w:rsid w:val="00D567A0"/>
    <w:rsid w:val="00D57AB9"/>
    <w:rsid w:val="00D60705"/>
    <w:rsid w:val="00D6079B"/>
    <w:rsid w:val="00D60916"/>
    <w:rsid w:val="00D6355B"/>
    <w:rsid w:val="00D65578"/>
    <w:rsid w:val="00D659B3"/>
    <w:rsid w:val="00D65FBF"/>
    <w:rsid w:val="00D707C8"/>
    <w:rsid w:val="00D70A49"/>
    <w:rsid w:val="00D712F9"/>
    <w:rsid w:val="00D714F5"/>
    <w:rsid w:val="00D7173A"/>
    <w:rsid w:val="00D72161"/>
    <w:rsid w:val="00D72FE3"/>
    <w:rsid w:val="00D7348D"/>
    <w:rsid w:val="00D74DA1"/>
    <w:rsid w:val="00D7592D"/>
    <w:rsid w:val="00D761BF"/>
    <w:rsid w:val="00D7757A"/>
    <w:rsid w:val="00D8279A"/>
    <w:rsid w:val="00D90C84"/>
    <w:rsid w:val="00D90E60"/>
    <w:rsid w:val="00D93C41"/>
    <w:rsid w:val="00D94F37"/>
    <w:rsid w:val="00D95B23"/>
    <w:rsid w:val="00D967F6"/>
    <w:rsid w:val="00DA09C1"/>
    <w:rsid w:val="00DA3053"/>
    <w:rsid w:val="00DB07A3"/>
    <w:rsid w:val="00DB1DD5"/>
    <w:rsid w:val="00DB231F"/>
    <w:rsid w:val="00DB3555"/>
    <w:rsid w:val="00DB4246"/>
    <w:rsid w:val="00DB5486"/>
    <w:rsid w:val="00DB63B6"/>
    <w:rsid w:val="00DB69D1"/>
    <w:rsid w:val="00DB720D"/>
    <w:rsid w:val="00DB72A5"/>
    <w:rsid w:val="00DB7BE8"/>
    <w:rsid w:val="00DB7D25"/>
    <w:rsid w:val="00DB7F65"/>
    <w:rsid w:val="00DC0298"/>
    <w:rsid w:val="00DC0905"/>
    <w:rsid w:val="00DC1F52"/>
    <w:rsid w:val="00DC3C04"/>
    <w:rsid w:val="00DC50D1"/>
    <w:rsid w:val="00DC5258"/>
    <w:rsid w:val="00DC534A"/>
    <w:rsid w:val="00DC7B9A"/>
    <w:rsid w:val="00DC7FE0"/>
    <w:rsid w:val="00DD17B0"/>
    <w:rsid w:val="00DD1DFC"/>
    <w:rsid w:val="00DD2064"/>
    <w:rsid w:val="00DD2842"/>
    <w:rsid w:val="00DD2FE4"/>
    <w:rsid w:val="00DD3937"/>
    <w:rsid w:val="00DD423E"/>
    <w:rsid w:val="00DD43B2"/>
    <w:rsid w:val="00DD48C0"/>
    <w:rsid w:val="00DD48F7"/>
    <w:rsid w:val="00DD4FFD"/>
    <w:rsid w:val="00DD515A"/>
    <w:rsid w:val="00DD5203"/>
    <w:rsid w:val="00DD7CC2"/>
    <w:rsid w:val="00DE0BC5"/>
    <w:rsid w:val="00DE18D2"/>
    <w:rsid w:val="00DE20DB"/>
    <w:rsid w:val="00DE2F5C"/>
    <w:rsid w:val="00DE2FFC"/>
    <w:rsid w:val="00DE3900"/>
    <w:rsid w:val="00DE4A9D"/>
    <w:rsid w:val="00DE4EF3"/>
    <w:rsid w:val="00DE5EE1"/>
    <w:rsid w:val="00DE5FF8"/>
    <w:rsid w:val="00DE7B6C"/>
    <w:rsid w:val="00DF0442"/>
    <w:rsid w:val="00DF109E"/>
    <w:rsid w:val="00DF1CF8"/>
    <w:rsid w:val="00DF2679"/>
    <w:rsid w:val="00DF348B"/>
    <w:rsid w:val="00DF37C2"/>
    <w:rsid w:val="00DF3B7B"/>
    <w:rsid w:val="00DF48DA"/>
    <w:rsid w:val="00DF4958"/>
    <w:rsid w:val="00DF5058"/>
    <w:rsid w:val="00DF5E69"/>
    <w:rsid w:val="00DF5FA5"/>
    <w:rsid w:val="00DF65AF"/>
    <w:rsid w:val="00DF7215"/>
    <w:rsid w:val="00E000F4"/>
    <w:rsid w:val="00E00CD0"/>
    <w:rsid w:val="00E04AB1"/>
    <w:rsid w:val="00E04F54"/>
    <w:rsid w:val="00E050B3"/>
    <w:rsid w:val="00E0538D"/>
    <w:rsid w:val="00E05EA4"/>
    <w:rsid w:val="00E07B18"/>
    <w:rsid w:val="00E11850"/>
    <w:rsid w:val="00E12A32"/>
    <w:rsid w:val="00E155CD"/>
    <w:rsid w:val="00E15802"/>
    <w:rsid w:val="00E15E0F"/>
    <w:rsid w:val="00E15FA6"/>
    <w:rsid w:val="00E168D4"/>
    <w:rsid w:val="00E17660"/>
    <w:rsid w:val="00E17D47"/>
    <w:rsid w:val="00E21216"/>
    <w:rsid w:val="00E21E18"/>
    <w:rsid w:val="00E228B9"/>
    <w:rsid w:val="00E22B41"/>
    <w:rsid w:val="00E22EE4"/>
    <w:rsid w:val="00E26196"/>
    <w:rsid w:val="00E267E6"/>
    <w:rsid w:val="00E26E01"/>
    <w:rsid w:val="00E31DE5"/>
    <w:rsid w:val="00E35304"/>
    <w:rsid w:val="00E356B1"/>
    <w:rsid w:val="00E36E5F"/>
    <w:rsid w:val="00E426A7"/>
    <w:rsid w:val="00E43F6D"/>
    <w:rsid w:val="00E44B55"/>
    <w:rsid w:val="00E46590"/>
    <w:rsid w:val="00E47365"/>
    <w:rsid w:val="00E5029A"/>
    <w:rsid w:val="00E50970"/>
    <w:rsid w:val="00E50EB5"/>
    <w:rsid w:val="00E523B8"/>
    <w:rsid w:val="00E53409"/>
    <w:rsid w:val="00E53591"/>
    <w:rsid w:val="00E53AC3"/>
    <w:rsid w:val="00E53FE8"/>
    <w:rsid w:val="00E55A8B"/>
    <w:rsid w:val="00E5681B"/>
    <w:rsid w:val="00E600DE"/>
    <w:rsid w:val="00E600E2"/>
    <w:rsid w:val="00E60890"/>
    <w:rsid w:val="00E61670"/>
    <w:rsid w:val="00E61735"/>
    <w:rsid w:val="00E63F05"/>
    <w:rsid w:val="00E6443C"/>
    <w:rsid w:val="00E64481"/>
    <w:rsid w:val="00E66034"/>
    <w:rsid w:val="00E701AA"/>
    <w:rsid w:val="00E704AD"/>
    <w:rsid w:val="00E7125D"/>
    <w:rsid w:val="00E754BA"/>
    <w:rsid w:val="00E75F5A"/>
    <w:rsid w:val="00E77862"/>
    <w:rsid w:val="00E80099"/>
    <w:rsid w:val="00E811A6"/>
    <w:rsid w:val="00E821B7"/>
    <w:rsid w:val="00E82C21"/>
    <w:rsid w:val="00E833EE"/>
    <w:rsid w:val="00E8466C"/>
    <w:rsid w:val="00E8480E"/>
    <w:rsid w:val="00E84B3C"/>
    <w:rsid w:val="00E85BBE"/>
    <w:rsid w:val="00E873DD"/>
    <w:rsid w:val="00E90086"/>
    <w:rsid w:val="00E92773"/>
    <w:rsid w:val="00E929A9"/>
    <w:rsid w:val="00E9312D"/>
    <w:rsid w:val="00E93927"/>
    <w:rsid w:val="00E94FC3"/>
    <w:rsid w:val="00E95F85"/>
    <w:rsid w:val="00E97AC2"/>
    <w:rsid w:val="00EA0468"/>
    <w:rsid w:val="00EA35E5"/>
    <w:rsid w:val="00EA3709"/>
    <w:rsid w:val="00EA39B8"/>
    <w:rsid w:val="00EA5370"/>
    <w:rsid w:val="00EA617B"/>
    <w:rsid w:val="00EA671F"/>
    <w:rsid w:val="00EA79F8"/>
    <w:rsid w:val="00EB1091"/>
    <w:rsid w:val="00EB3A51"/>
    <w:rsid w:val="00EB4C04"/>
    <w:rsid w:val="00EB4FFD"/>
    <w:rsid w:val="00EC0EB4"/>
    <w:rsid w:val="00EC2135"/>
    <w:rsid w:val="00EC23C9"/>
    <w:rsid w:val="00EC25B8"/>
    <w:rsid w:val="00EC3560"/>
    <w:rsid w:val="00EC3D22"/>
    <w:rsid w:val="00EC4686"/>
    <w:rsid w:val="00EC472A"/>
    <w:rsid w:val="00EC4EC0"/>
    <w:rsid w:val="00EC4F94"/>
    <w:rsid w:val="00EC56F9"/>
    <w:rsid w:val="00EC73E2"/>
    <w:rsid w:val="00ED04AD"/>
    <w:rsid w:val="00ED065A"/>
    <w:rsid w:val="00ED2244"/>
    <w:rsid w:val="00ED3B7F"/>
    <w:rsid w:val="00ED4FBB"/>
    <w:rsid w:val="00ED4FFD"/>
    <w:rsid w:val="00ED6CE8"/>
    <w:rsid w:val="00ED7F0B"/>
    <w:rsid w:val="00EE02FC"/>
    <w:rsid w:val="00EE06D7"/>
    <w:rsid w:val="00EE1604"/>
    <w:rsid w:val="00EE267E"/>
    <w:rsid w:val="00EE2ECB"/>
    <w:rsid w:val="00EE47EB"/>
    <w:rsid w:val="00EE7BFE"/>
    <w:rsid w:val="00EE7DA5"/>
    <w:rsid w:val="00EF12B9"/>
    <w:rsid w:val="00EF2607"/>
    <w:rsid w:val="00EF2EDE"/>
    <w:rsid w:val="00EF3088"/>
    <w:rsid w:val="00EF484D"/>
    <w:rsid w:val="00EF6B8B"/>
    <w:rsid w:val="00EF7E02"/>
    <w:rsid w:val="00F0006E"/>
    <w:rsid w:val="00F03483"/>
    <w:rsid w:val="00F04E57"/>
    <w:rsid w:val="00F04F1C"/>
    <w:rsid w:val="00F05B8C"/>
    <w:rsid w:val="00F05EE4"/>
    <w:rsid w:val="00F0666C"/>
    <w:rsid w:val="00F11BF5"/>
    <w:rsid w:val="00F1338D"/>
    <w:rsid w:val="00F14535"/>
    <w:rsid w:val="00F14847"/>
    <w:rsid w:val="00F17068"/>
    <w:rsid w:val="00F17C29"/>
    <w:rsid w:val="00F20292"/>
    <w:rsid w:val="00F20BAD"/>
    <w:rsid w:val="00F219B4"/>
    <w:rsid w:val="00F21EAE"/>
    <w:rsid w:val="00F21F55"/>
    <w:rsid w:val="00F22087"/>
    <w:rsid w:val="00F235C9"/>
    <w:rsid w:val="00F2518D"/>
    <w:rsid w:val="00F269FB"/>
    <w:rsid w:val="00F27030"/>
    <w:rsid w:val="00F272F6"/>
    <w:rsid w:val="00F27CE1"/>
    <w:rsid w:val="00F27DAA"/>
    <w:rsid w:val="00F302E0"/>
    <w:rsid w:val="00F3076F"/>
    <w:rsid w:val="00F3185D"/>
    <w:rsid w:val="00F31FC7"/>
    <w:rsid w:val="00F32AB5"/>
    <w:rsid w:val="00F339C8"/>
    <w:rsid w:val="00F343ED"/>
    <w:rsid w:val="00F35802"/>
    <w:rsid w:val="00F35B88"/>
    <w:rsid w:val="00F36FD3"/>
    <w:rsid w:val="00F370D5"/>
    <w:rsid w:val="00F427B7"/>
    <w:rsid w:val="00F43D46"/>
    <w:rsid w:val="00F474C0"/>
    <w:rsid w:val="00F51448"/>
    <w:rsid w:val="00F51D2C"/>
    <w:rsid w:val="00F54A60"/>
    <w:rsid w:val="00F555D6"/>
    <w:rsid w:val="00F562DF"/>
    <w:rsid w:val="00F563E8"/>
    <w:rsid w:val="00F5684C"/>
    <w:rsid w:val="00F5775D"/>
    <w:rsid w:val="00F600D0"/>
    <w:rsid w:val="00F6088B"/>
    <w:rsid w:val="00F63ACC"/>
    <w:rsid w:val="00F64239"/>
    <w:rsid w:val="00F6439A"/>
    <w:rsid w:val="00F653B0"/>
    <w:rsid w:val="00F67B3E"/>
    <w:rsid w:val="00F7118D"/>
    <w:rsid w:val="00F71258"/>
    <w:rsid w:val="00F73E09"/>
    <w:rsid w:val="00F757BA"/>
    <w:rsid w:val="00F75937"/>
    <w:rsid w:val="00F75D39"/>
    <w:rsid w:val="00F76A3B"/>
    <w:rsid w:val="00F76E4E"/>
    <w:rsid w:val="00F8088A"/>
    <w:rsid w:val="00F84745"/>
    <w:rsid w:val="00F87BA0"/>
    <w:rsid w:val="00F87FD6"/>
    <w:rsid w:val="00F9128C"/>
    <w:rsid w:val="00F92A22"/>
    <w:rsid w:val="00F935FD"/>
    <w:rsid w:val="00F97336"/>
    <w:rsid w:val="00F974F0"/>
    <w:rsid w:val="00F97C7A"/>
    <w:rsid w:val="00FA093B"/>
    <w:rsid w:val="00FA19FE"/>
    <w:rsid w:val="00FA3B34"/>
    <w:rsid w:val="00FA6349"/>
    <w:rsid w:val="00FA6397"/>
    <w:rsid w:val="00FB00F6"/>
    <w:rsid w:val="00FB1321"/>
    <w:rsid w:val="00FB1D35"/>
    <w:rsid w:val="00FB2E8E"/>
    <w:rsid w:val="00FC1605"/>
    <w:rsid w:val="00FC21AA"/>
    <w:rsid w:val="00FC2A05"/>
    <w:rsid w:val="00FC2C09"/>
    <w:rsid w:val="00FC2CA5"/>
    <w:rsid w:val="00FC2EC5"/>
    <w:rsid w:val="00FC3010"/>
    <w:rsid w:val="00FC3493"/>
    <w:rsid w:val="00FC4B3D"/>
    <w:rsid w:val="00FC5DE0"/>
    <w:rsid w:val="00FC6F89"/>
    <w:rsid w:val="00FC79B9"/>
    <w:rsid w:val="00FC79C6"/>
    <w:rsid w:val="00FD0E9D"/>
    <w:rsid w:val="00FD0F79"/>
    <w:rsid w:val="00FD4312"/>
    <w:rsid w:val="00FD5C8C"/>
    <w:rsid w:val="00FD5E6F"/>
    <w:rsid w:val="00FD63AC"/>
    <w:rsid w:val="00FD6EB2"/>
    <w:rsid w:val="00FD78E8"/>
    <w:rsid w:val="00FE072E"/>
    <w:rsid w:val="00FE1282"/>
    <w:rsid w:val="00FE3308"/>
    <w:rsid w:val="00FE3F74"/>
    <w:rsid w:val="00FE4B5B"/>
    <w:rsid w:val="00FE58CC"/>
    <w:rsid w:val="00FE62A7"/>
    <w:rsid w:val="00FE6BD9"/>
    <w:rsid w:val="00FE7E88"/>
    <w:rsid w:val="00FF1B5E"/>
    <w:rsid w:val="00FF223D"/>
    <w:rsid w:val="00FF27FF"/>
    <w:rsid w:val="00FF2CA6"/>
    <w:rsid w:val="00FF3030"/>
    <w:rsid w:val="00FF4969"/>
    <w:rsid w:val="00FF5425"/>
    <w:rsid w:val="01DB08B1"/>
    <w:rsid w:val="0283BAE6"/>
    <w:rsid w:val="02EFF389"/>
    <w:rsid w:val="02F01A65"/>
    <w:rsid w:val="03066E66"/>
    <w:rsid w:val="0341DA6C"/>
    <w:rsid w:val="0376D912"/>
    <w:rsid w:val="038D7D30"/>
    <w:rsid w:val="03C650FB"/>
    <w:rsid w:val="03F0E9CB"/>
    <w:rsid w:val="04161B42"/>
    <w:rsid w:val="049ADAB9"/>
    <w:rsid w:val="0512A973"/>
    <w:rsid w:val="0574B649"/>
    <w:rsid w:val="05FF6110"/>
    <w:rsid w:val="07815323"/>
    <w:rsid w:val="083123DC"/>
    <w:rsid w:val="083B9169"/>
    <w:rsid w:val="08E4C183"/>
    <w:rsid w:val="095689ED"/>
    <w:rsid w:val="09778067"/>
    <w:rsid w:val="0A37496D"/>
    <w:rsid w:val="0BB6A32E"/>
    <w:rsid w:val="0C6444BB"/>
    <w:rsid w:val="0CDAFCC7"/>
    <w:rsid w:val="0D4F7B0C"/>
    <w:rsid w:val="0E8AD99A"/>
    <w:rsid w:val="0EC263A2"/>
    <w:rsid w:val="0EF86199"/>
    <w:rsid w:val="0EFC02A3"/>
    <w:rsid w:val="10AF16FD"/>
    <w:rsid w:val="10BA1703"/>
    <w:rsid w:val="11455207"/>
    <w:rsid w:val="120E051C"/>
    <w:rsid w:val="1288A855"/>
    <w:rsid w:val="12B30A24"/>
    <w:rsid w:val="12C37A68"/>
    <w:rsid w:val="12EC5641"/>
    <w:rsid w:val="13285E67"/>
    <w:rsid w:val="13E6B7BF"/>
    <w:rsid w:val="15F16B76"/>
    <w:rsid w:val="164B7C1E"/>
    <w:rsid w:val="166BE971"/>
    <w:rsid w:val="16849EDD"/>
    <w:rsid w:val="176CEA79"/>
    <w:rsid w:val="17A0E937"/>
    <w:rsid w:val="17B942C1"/>
    <w:rsid w:val="17FB7CAE"/>
    <w:rsid w:val="18189383"/>
    <w:rsid w:val="18206F3E"/>
    <w:rsid w:val="19110DBA"/>
    <w:rsid w:val="19551322"/>
    <w:rsid w:val="1A19F239"/>
    <w:rsid w:val="1B470903"/>
    <w:rsid w:val="1D967C67"/>
    <w:rsid w:val="1DB4CEF1"/>
    <w:rsid w:val="1E14497E"/>
    <w:rsid w:val="1E414700"/>
    <w:rsid w:val="1E7CFFC0"/>
    <w:rsid w:val="1ECE66A4"/>
    <w:rsid w:val="20453DE4"/>
    <w:rsid w:val="20EF3CD2"/>
    <w:rsid w:val="2127618B"/>
    <w:rsid w:val="22358A54"/>
    <w:rsid w:val="23A49FD3"/>
    <w:rsid w:val="23EF67D3"/>
    <w:rsid w:val="240D285A"/>
    <w:rsid w:val="2414978B"/>
    <w:rsid w:val="24CA9F78"/>
    <w:rsid w:val="25C99D15"/>
    <w:rsid w:val="2621C043"/>
    <w:rsid w:val="269CDF94"/>
    <w:rsid w:val="27DDE787"/>
    <w:rsid w:val="28C2906E"/>
    <w:rsid w:val="295B01A7"/>
    <w:rsid w:val="2A4DFC73"/>
    <w:rsid w:val="2AF72D3C"/>
    <w:rsid w:val="2B010E06"/>
    <w:rsid w:val="2B23ECA2"/>
    <w:rsid w:val="2B473C60"/>
    <w:rsid w:val="2B839A6D"/>
    <w:rsid w:val="2B8721FA"/>
    <w:rsid w:val="2CD46BF5"/>
    <w:rsid w:val="2D7285C9"/>
    <w:rsid w:val="2E5B8D64"/>
    <w:rsid w:val="2F3FDFB7"/>
    <w:rsid w:val="2F72F7FF"/>
    <w:rsid w:val="303060B5"/>
    <w:rsid w:val="3107E4B1"/>
    <w:rsid w:val="31EDB85E"/>
    <w:rsid w:val="328F970E"/>
    <w:rsid w:val="32AC1CD2"/>
    <w:rsid w:val="33D8CE8B"/>
    <w:rsid w:val="34118756"/>
    <w:rsid w:val="343CEF69"/>
    <w:rsid w:val="349BCC8C"/>
    <w:rsid w:val="3514CED5"/>
    <w:rsid w:val="35393689"/>
    <w:rsid w:val="358050E0"/>
    <w:rsid w:val="366C5524"/>
    <w:rsid w:val="366F4F59"/>
    <w:rsid w:val="3699DF51"/>
    <w:rsid w:val="36AD6738"/>
    <w:rsid w:val="36BA5B75"/>
    <w:rsid w:val="370F0CA8"/>
    <w:rsid w:val="37A8D94D"/>
    <w:rsid w:val="37C4AB6E"/>
    <w:rsid w:val="38120CA3"/>
    <w:rsid w:val="38E396B8"/>
    <w:rsid w:val="391A4E31"/>
    <w:rsid w:val="39378203"/>
    <w:rsid w:val="398DD945"/>
    <w:rsid w:val="39F1FC37"/>
    <w:rsid w:val="3A5AB9B3"/>
    <w:rsid w:val="3B332CF7"/>
    <w:rsid w:val="3BC754E2"/>
    <w:rsid w:val="3D299CF9"/>
    <w:rsid w:val="3D5FBECE"/>
    <w:rsid w:val="3E1391E2"/>
    <w:rsid w:val="3E22C5DD"/>
    <w:rsid w:val="3EAE2D8D"/>
    <w:rsid w:val="3F7ED7C7"/>
    <w:rsid w:val="40B20E73"/>
    <w:rsid w:val="414D7A16"/>
    <w:rsid w:val="424DF9B3"/>
    <w:rsid w:val="42F2BA7C"/>
    <w:rsid w:val="44E0F82E"/>
    <w:rsid w:val="45184B46"/>
    <w:rsid w:val="45273BBE"/>
    <w:rsid w:val="4534AEDE"/>
    <w:rsid w:val="458F1EA0"/>
    <w:rsid w:val="45C7FEFE"/>
    <w:rsid w:val="490654AC"/>
    <w:rsid w:val="4A4A077C"/>
    <w:rsid w:val="4AC80ABC"/>
    <w:rsid w:val="4BAA6340"/>
    <w:rsid w:val="4CF5F18D"/>
    <w:rsid w:val="4D273225"/>
    <w:rsid w:val="4DFFAB7E"/>
    <w:rsid w:val="4F13A29D"/>
    <w:rsid w:val="507F4F0B"/>
    <w:rsid w:val="50858F39"/>
    <w:rsid w:val="50BF19E9"/>
    <w:rsid w:val="5103F5CA"/>
    <w:rsid w:val="516586E4"/>
    <w:rsid w:val="51F59E7E"/>
    <w:rsid w:val="527E3737"/>
    <w:rsid w:val="52FA014F"/>
    <w:rsid w:val="53E8682A"/>
    <w:rsid w:val="543A5951"/>
    <w:rsid w:val="54ADA2E4"/>
    <w:rsid w:val="5552C02E"/>
    <w:rsid w:val="55CC9B7A"/>
    <w:rsid w:val="55FC6999"/>
    <w:rsid w:val="560310D6"/>
    <w:rsid w:val="5611ED8A"/>
    <w:rsid w:val="5643509A"/>
    <w:rsid w:val="56497345"/>
    <w:rsid w:val="56EE908F"/>
    <w:rsid w:val="5908F878"/>
    <w:rsid w:val="59ADB3F9"/>
    <w:rsid w:val="5B9F048C"/>
    <w:rsid w:val="5BCEDA6E"/>
    <w:rsid w:val="5BDFA184"/>
    <w:rsid w:val="5C6629A3"/>
    <w:rsid w:val="5E077B7E"/>
    <w:rsid w:val="5E823C0F"/>
    <w:rsid w:val="5F1E35D9"/>
    <w:rsid w:val="5F87AADF"/>
    <w:rsid w:val="5F8A2382"/>
    <w:rsid w:val="5F8DF40A"/>
    <w:rsid w:val="600EF601"/>
    <w:rsid w:val="6087AEFD"/>
    <w:rsid w:val="60897A6F"/>
    <w:rsid w:val="608D767E"/>
    <w:rsid w:val="619C74C1"/>
    <w:rsid w:val="61BEF4A8"/>
    <w:rsid w:val="61ECEBB0"/>
    <w:rsid w:val="62254AD0"/>
    <w:rsid w:val="625F3E23"/>
    <w:rsid w:val="62F6CBAD"/>
    <w:rsid w:val="62FB871A"/>
    <w:rsid w:val="63987D88"/>
    <w:rsid w:val="63B8FAF8"/>
    <w:rsid w:val="63C11B31"/>
    <w:rsid w:val="645D94A5"/>
    <w:rsid w:val="64B5DCA2"/>
    <w:rsid w:val="653A9D22"/>
    <w:rsid w:val="654FFDDF"/>
    <w:rsid w:val="65882ECA"/>
    <w:rsid w:val="65BD717E"/>
    <w:rsid w:val="663725FD"/>
    <w:rsid w:val="666FF553"/>
    <w:rsid w:val="677057C7"/>
    <w:rsid w:val="67BED2CB"/>
    <w:rsid w:val="6857FEEB"/>
    <w:rsid w:val="6882F152"/>
    <w:rsid w:val="68DD24B6"/>
    <w:rsid w:val="69B0D59C"/>
    <w:rsid w:val="6A2C072B"/>
    <w:rsid w:val="6B42AF72"/>
    <w:rsid w:val="6B4A2C0B"/>
    <w:rsid w:val="6B911A1A"/>
    <w:rsid w:val="6BA91741"/>
    <w:rsid w:val="6C206046"/>
    <w:rsid w:val="6CA51C6B"/>
    <w:rsid w:val="6CB75989"/>
    <w:rsid w:val="6D673376"/>
    <w:rsid w:val="6E303F5E"/>
    <w:rsid w:val="6E41E93E"/>
    <w:rsid w:val="6EA8AF77"/>
    <w:rsid w:val="6EDA5C47"/>
    <w:rsid w:val="6EE2E38F"/>
    <w:rsid w:val="70447FD8"/>
    <w:rsid w:val="70BC6BBD"/>
    <w:rsid w:val="70C7B72C"/>
    <w:rsid w:val="70CFAD99"/>
    <w:rsid w:val="738BFD54"/>
    <w:rsid w:val="73E32890"/>
    <w:rsid w:val="74CFD165"/>
    <w:rsid w:val="75479F5F"/>
    <w:rsid w:val="7554A48E"/>
    <w:rsid w:val="755A505C"/>
    <w:rsid w:val="7605D027"/>
    <w:rsid w:val="7677422A"/>
    <w:rsid w:val="7688AA44"/>
    <w:rsid w:val="76DF1F49"/>
    <w:rsid w:val="775097CB"/>
    <w:rsid w:val="79A70C8D"/>
    <w:rsid w:val="7A512DD5"/>
    <w:rsid w:val="7CAFBB7F"/>
    <w:rsid w:val="7CFD7CE0"/>
    <w:rsid w:val="7E7BCD28"/>
    <w:rsid w:val="7F3F4ED3"/>
    <w:rsid w:val="7FAA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C228F"/>
  <w15:docId w15:val="{450EE67F-B426-4F06-8801-28454A1F3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A2E6F"/>
    <w:pPr>
      <w:spacing w:line="276" w:lineRule="auto"/>
      <w:jc w:val="both"/>
    </w:pPr>
    <w:rPr>
      <w:rFonts w:asciiTheme="minorHAnsi" w:hAnsiTheme="minorHAnsi" w:cstheme="minorHAns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792BED"/>
    <w:pPr>
      <w:keepNext/>
      <w:numPr>
        <w:numId w:val="35"/>
      </w:numPr>
      <w:shd w:val="clear" w:color="auto" w:fill="FFFFFF"/>
      <w:tabs>
        <w:tab w:val="left" w:pos="851"/>
      </w:tabs>
      <w:spacing w:after="240" w:line="240" w:lineRule="auto"/>
      <w:jc w:val="left"/>
      <w:outlineLvl w:val="0"/>
    </w:pPr>
    <w:rPr>
      <w:rFonts w:cs="Arial"/>
      <w:b/>
      <w:kern w:val="28"/>
      <w:sz w:val="24"/>
      <w:szCs w:val="24"/>
    </w:rPr>
  </w:style>
  <w:style w:type="paragraph" w:styleId="Naslov2">
    <w:name w:val="heading 2"/>
    <w:basedOn w:val="Navaden"/>
    <w:next w:val="Navaden"/>
    <w:link w:val="Naslov2Znak"/>
    <w:autoRedefine/>
    <w:uiPriority w:val="9"/>
    <w:qFormat/>
    <w:rsid w:val="004A6DF0"/>
    <w:pPr>
      <w:keepNext/>
      <w:numPr>
        <w:ilvl w:val="1"/>
        <w:numId w:val="35"/>
      </w:numPr>
      <w:tabs>
        <w:tab w:val="left" w:pos="851"/>
      </w:tabs>
      <w:spacing w:before="200" w:after="180"/>
      <w:jc w:val="left"/>
      <w:outlineLvl w:val="1"/>
    </w:pPr>
    <w:rPr>
      <w:rFonts w:cs="Arial"/>
      <w:b/>
    </w:rPr>
  </w:style>
  <w:style w:type="paragraph" w:styleId="Naslov3">
    <w:name w:val="heading 3"/>
    <w:basedOn w:val="Navaden"/>
    <w:next w:val="Navaden"/>
    <w:link w:val="Naslov3Znak"/>
    <w:autoRedefine/>
    <w:uiPriority w:val="9"/>
    <w:qFormat/>
    <w:rsid w:val="006A2E6F"/>
    <w:pPr>
      <w:keepNext/>
      <w:numPr>
        <w:ilvl w:val="2"/>
        <w:numId w:val="35"/>
      </w:numPr>
      <w:tabs>
        <w:tab w:val="left" w:pos="851"/>
      </w:tabs>
      <w:spacing w:before="120" w:after="60"/>
      <w:jc w:val="left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link w:val="Naslov4Znak"/>
    <w:autoRedefine/>
    <w:qFormat/>
    <w:rsid w:val="00C00AFF"/>
    <w:pPr>
      <w:keepNext/>
      <w:numPr>
        <w:ilvl w:val="3"/>
        <w:numId w:val="35"/>
      </w:numPr>
      <w:spacing w:before="320" w:after="180"/>
      <w:jc w:val="left"/>
      <w:outlineLvl w:val="3"/>
    </w:pPr>
    <w:rPr>
      <w:rFonts w:cs="Arial"/>
      <w:b/>
    </w:rPr>
  </w:style>
  <w:style w:type="paragraph" w:styleId="Naslov5">
    <w:name w:val="heading 5"/>
    <w:basedOn w:val="Navaden"/>
    <w:next w:val="Navaden"/>
    <w:link w:val="Naslov5Znak"/>
    <w:autoRedefine/>
    <w:qFormat/>
    <w:rsid w:val="00C00AFF"/>
    <w:pPr>
      <w:keepNext/>
      <w:numPr>
        <w:ilvl w:val="4"/>
        <w:numId w:val="35"/>
      </w:numPr>
      <w:tabs>
        <w:tab w:val="left" w:pos="993"/>
      </w:tabs>
      <w:spacing w:before="360" w:after="180"/>
      <w:jc w:val="left"/>
      <w:outlineLvl w:val="4"/>
    </w:pPr>
    <w:rPr>
      <w:rFonts w:cs="Arial"/>
    </w:rPr>
  </w:style>
  <w:style w:type="paragraph" w:styleId="Naslov6">
    <w:name w:val="heading 6"/>
    <w:basedOn w:val="Navaden"/>
    <w:next w:val="Navaden"/>
    <w:link w:val="Naslov6Znak"/>
    <w:qFormat/>
    <w:rsid w:val="00077C29"/>
    <w:pPr>
      <w:keepNext/>
      <w:numPr>
        <w:ilvl w:val="5"/>
        <w:numId w:val="35"/>
      </w:numPr>
      <w:spacing w:before="300" w:after="120"/>
      <w:jc w:val="left"/>
      <w:outlineLvl w:val="5"/>
    </w:pPr>
    <w:rPr>
      <w:rFonts w:cs="Arial"/>
    </w:rPr>
  </w:style>
  <w:style w:type="paragraph" w:styleId="Naslov7">
    <w:name w:val="heading 7"/>
    <w:basedOn w:val="Navaden"/>
    <w:next w:val="Navaden"/>
    <w:link w:val="Naslov7Znak"/>
    <w:qFormat/>
    <w:rsid w:val="00077C29"/>
    <w:pPr>
      <w:numPr>
        <w:ilvl w:val="6"/>
        <w:numId w:val="35"/>
      </w:numPr>
      <w:tabs>
        <w:tab w:val="left" w:pos="1276"/>
      </w:tabs>
      <w:spacing w:before="300" w:after="120"/>
      <w:jc w:val="left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qFormat/>
    <w:rsid w:val="00077C29"/>
    <w:pPr>
      <w:numPr>
        <w:ilvl w:val="7"/>
        <w:numId w:val="35"/>
      </w:numPr>
      <w:tabs>
        <w:tab w:val="left" w:pos="1418"/>
      </w:tabs>
      <w:spacing w:before="300" w:after="120"/>
      <w:jc w:val="left"/>
      <w:outlineLvl w:val="7"/>
    </w:pPr>
  </w:style>
  <w:style w:type="paragraph" w:styleId="Naslov9">
    <w:name w:val="heading 9"/>
    <w:basedOn w:val="Navaden"/>
    <w:next w:val="Navaden"/>
    <w:link w:val="Naslov9Znak"/>
    <w:qFormat/>
    <w:rsid w:val="00077C29"/>
    <w:pPr>
      <w:numPr>
        <w:ilvl w:val="8"/>
        <w:numId w:val="35"/>
      </w:numPr>
      <w:spacing w:before="300" w:after="120"/>
      <w:jc w:val="left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rsid w:val="00454D96"/>
    <w:rPr>
      <w:rFonts w:ascii="Arial" w:hAnsi="Arial"/>
      <w:sz w:val="16"/>
    </w:rPr>
  </w:style>
  <w:style w:type="paragraph" w:styleId="Glava">
    <w:name w:val="header"/>
    <w:basedOn w:val="Navaden"/>
    <w:link w:val="GlavaZnak"/>
    <w:uiPriority w:val="99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uiPriority w:val="99"/>
    <w:rsid w:val="00522EBC"/>
    <w:pPr>
      <w:tabs>
        <w:tab w:val="center" w:pos="4819"/>
        <w:tab w:val="right" w:pos="9071"/>
      </w:tabs>
      <w:spacing w:line="240" w:lineRule="auto"/>
    </w:pPr>
    <w:rPr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D358AC"/>
    <w:pPr>
      <w:tabs>
        <w:tab w:val="right" w:leader="dot" w:pos="9214"/>
      </w:tabs>
      <w:spacing w:before="120" w:after="60"/>
      <w:ind w:left="851" w:right="776" w:hanging="851"/>
      <w:jc w:val="left"/>
    </w:pPr>
    <w:rPr>
      <w:noProof/>
    </w:rPr>
  </w:style>
  <w:style w:type="paragraph" w:styleId="Kazalovsebine1">
    <w:name w:val="toc 1"/>
    <w:basedOn w:val="Navaden"/>
    <w:next w:val="Navaden"/>
    <w:autoRedefine/>
    <w:uiPriority w:val="39"/>
    <w:rsid w:val="00D358AC"/>
    <w:pPr>
      <w:tabs>
        <w:tab w:val="right" w:leader="dot" w:pos="9214"/>
      </w:tabs>
      <w:spacing w:before="240"/>
      <w:ind w:left="851" w:right="776" w:hanging="851"/>
      <w:jc w:val="left"/>
    </w:pPr>
    <w:rPr>
      <w:rFonts w:cs="Arial"/>
      <w:b/>
      <w:noProof/>
    </w:rPr>
  </w:style>
  <w:style w:type="paragraph" w:styleId="Kazalovsebine3">
    <w:name w:val="toc 3"/>
    <w:basedOn w:val="Navaden"/>
    <w:next w:val="Navaden"/>
    <w:autoRedefine/>
    <w:uiPriority w:val="39"/>
    <w:rsid w:val="00DD423E"/>
    <w:pPr>
      <w:tabs>
        <w:tab w:val="right" w:leader="dot" w:pos="9214"/>
      </w:tabs>
      <w:spacing w:after="40"/>
      <w:ind w:left="851" w:right="776" w:hanging="851"/>
      <w:jc w:val="left"/>
    </w:pPr>
    <w:rPr>
      <w:i/>
      <w:noProof/>
      <w:sz w:val="18"/>
      <w:szCs w:val="18"/>
    </w:rPr>
  </w:style>
  <w:style w:type="paragraph" w:styleId="Kazalovsebine4">
    <w:name w:val="toc 4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</w:rPr>
  </w:style>
  <w:style w:type="paragraph" w:styleId="Kazalovsebine5">
    <w:name w:val="toc 5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i/>
    </w:rPr>
  </w:style>
  <w:style w:type="paragraph" w:styleId="Kazalovsebine6">
    <w:name w:val="toc 6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rsid w:val="002A55A6"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rsid w:val="002A55A6"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rsid w:val="002A55A6"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semiHidden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3"/>
      </w:numPr>
      <w:jc w:val="left"/>
    </w:pPr>
  </w:style>
  <w:style w:type="paragraph" w:styleId="Navadensplet">
    <w:name w:val="Normal (Web)"/>
    <w:basedOn w:val="Navaden"/>
    <w:rsid w:val="00F17C2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uiPriority w:val="59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rsid w:val="00DD4FFD"/>
  </w:style>
  <w:style w:type="character" w:styleId="Sprotnaopomba-sklic">
    <w:name w:val="footnote reference"/>
    <w:basedOn w:val="Privzetapisavaodstavka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ilvl w:val="1"/>
        <w:numId w:val="4"/>
      </w:numPr>
      <w:jc w:val="left"/>
    </w:pPr>
  </w:style>
  <w:style w:type="paragraph" w:styleId="Napis">
    <w:name w:val="caption"/>
    <w:basedOn w:val="Navaden"/>
    <w:next w:val="Navaden"/>
    <w:autoRedefine/>
    <w:qFormat/>
    <w:rsid w:val="001001D9"/>
    <w:pPr>
      <w:spacing w:before="120" w:line="240" w:lineRule="auto"/>
      <w:jc w:val="left"/>
    </w:pPr>
    <w:rPr>
      <w:b/>
      <w:bCs/>
      <w:sz w:val="18"/>
    </w:rPr>
  </w:style>
  <w:style w:type="character" w:styleId="Hiperpovezava">
    <w:name w:val="Hyperlink"/>
    <w:basedOn w:val="Privzetapisavaodstavka"/>
    <w:uiPriority w:val="99"/>
    <w:rsid w:val="00032AD4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6A2E6F"/>
    <w:pPr>
      <w:numPr>
        <w:numId w:val="6"/>
      </w:numPr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792BED"/>
    <w:rPr>
      <w:rFonts w:asciiTheme="minorHAnsi" w:hAnsiTheme="minorHAnsi" w:cs="Arial"/>
      <w:b/>
      <w:kern w:val="28"/>
      <w:sz w:val="24"/>
      <w:szCs w:val="24"/>
      <w:shd w:val="clear" w:color="auto" w:fill="FFFFFF"/>
    </w:rPr>
  </w:style>
  <w:style w:type="character" w:customStyle="1" w:styleId="Naslov2Znak">
    <w:name w:val="Naslov 2 Znak"/>
    <w:basedOn w:val="Privzetapisavaodstavka"/>
    <w:link w:val="Naslov2"/>
    <w:uiPriority w:val="9"/>
    <w:rsid w:val="004A6DF0"/>
    <w:rPr>
      <w:rFonts w:asciiTheme="minorHAnsi" w:hAnsiTheme="minorHAnsi" w:cs="Arial"/>
      <w:b/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rsid w:val="006A2E6F"/>
    <w:rPr>
      <w:rFonts w:asciiTheme="minorHAnsi" w:hAnsiTheme="minorHAnsi" w:cs="Arial"/>
      <w:b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6A2E6F"/>
    <w:rPr>
      <w:rFonts w:asciiTheme="minorHAnsi" w:hAnsiTheme="minorHAnsi" w:cs="Arial"/>
      <w:b/>
      <w:sz w:val="22"/>
      <w:szCs w:val="22"/>
    </w:rPr>
  </w:style>
  <w:style w:type="character" w:customStyle="1" w:styleId="Naslov5Znak">
    <w:name w:val="Naslov 5 Znak"/>
    <w:basedOn w:val="Privzetapisavaodstavka"/>
    <w:link w:val="Naslov5"/>
    <w:rsid w:val="006A2E6F"/>
    <w:rPr>
      <w:rFonts w:asciiTheme="minorHAnsi" w:hAnsiTheme="minorHAnsi" w:cs="Arial"/>
      <w:sz w:val="22"/>
      <w:szCs w:val="22"/>
    </w:rPr>
  </w:style>
  <w:style w:type="character" w:customStyle="1" w:styleId="Naslov6Znak">
    <w:name w:val="Naslov 6 Znak"/>
    <w:basedOn w:val="Privzetapisavaodstavka"/>
    <w:link w:val="Naslov6"/>
    <w:rsid w:val="006A2E6F"/>
    <w:rPr>
      <w:rFonts w:asciiTheme="minorHAnsi" w:hAnsiTheme="minorHAnsi" w:cs="Arial"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6A2E6F"/>
    <w:rPr>
      <w:rFonts w:asciiTheme="minorHAnsi" w:hAnsiTheme="minorHAnsi" w:cstheme="minorHAnsi"/>
      <w:i/>
      <w:sz w:val="22"/>
      <w:szCs w:val="22"/>
    </w:rPr>
  </w:style>
  <w:style w:type="character" w:customStyle="1" w:styleId="Naslov8Znak">
    <w:name w:val="Naslov 8 Znak"/>
    <w:basedOn w:val="Privzetapisavaodstavka"/>
    <w:link w:val="Naslov8"/>
    <w:rsid w:val="006A2E6F"/>
    <w:rPr>
      <w:rFonts w:asciiTheme="minorHAnsi" w:hAnsiTheme="minorHAnsi" w:cstheme="minorHAnsi"/>
      <w:sz w:val="22"/>
      <w:szCs w:val="22"/>
    </w:rPr>
  </w:style>
  <w:style w:type="character" w:customStyle="1" w:styleId="Naslov9Znak">
    <w:name w:val="Naslov 9 Znak"/>
    <w:basedOn w:val="Privzetapisavaodstavka"/>
    <w:link w:val="Naslov9"/>
    <w:rsid w:val="006A2E6F"/>
    <w:rPr>
      <w:rFonts w:asciiTheme="minorHAnsi" w:hAnsiTheme="minorHAnsi" w:cstheme="minorHAnsi"/>
      <w:i/>
      <w:sz w:val="22"/>
      <w:szCs w:val="22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A2E6F"/>
    <w:rPr>
      <w:rFonts w:ascii="Verdana" w:hAnsi="Verdan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E6F"/>
    <w:rPr>
      <w:rFonts w:ascii="Tahoma" w:hAnsi="Tahoma" w:cs="Tahoma"/>
      <w:sz w:val="16"/>
      <w:szCs w:val="16"/>
    </w:rPr>
  </w:style>
  <w:style w:type="paragraph" w:customStyle="1" w:styleId="Slog">
    <w:name w:val="Slog"/>
    <w:rsid w:val="006A2E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avadensaso">
    <w:name w:val="Navaden_saso"/>
    <w:basedOn w:val="Navaden"/>
    <w:link w:val="NavadensasoZnak"/>
    <w:qFormat/>
    <w:rsid w:val="006A2E6F"/>
  </w:style>
  <w:style w:type="character" w:customStyle="1" w:styleId="NavadensasoZnak">
    <w:name w:val="Navaden_saso Znak"/>
    <w:basedOn w:val="Privzetapisavaodstavka"/>
    <w:link w:val="Navadensaso"/>
    <w:rsid w:val="006A2E6F"/>
    <w:rPr>
      <w:rFonts w:asciiTheme="minorHAnsi" w:hAnsiTheme="minorHAnsi" w:cstheme="minorHAnsi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6A2E6F"/>
    <w:rPr>
      <w:rFonts w:ascii="Verdana" w:hAnsi="Verdana"/>
      <w:sz w:val="16"/>
      <w:lang w:val="en-GB"/>
    </w:rPr>
  </w:style>
  <w:style w:type="paragraph" w:styleId="NaslovTOC">
    <w:name w:val="TOC Heading"/>
    <w:basedOn w:val="Naslov1"/>
    <w:next w:val="Navaden"/>
    <w:uiPriority w:val="39"/>
    <w:unhideWhenUsed/>
    <w:qFormat/>
    <w:rsid w:val="006A2E6F"/>
    <w:pPr>
      <w:keepLines/>
      <w:numPr>
        <w:numId w:val="0"/>
      </w:numPr>
      <w:tabs>
        <w:tab w:val="clear" w:pos="851"/>
      </w:tabs>
      <w:spacing w:before="480" w:after="12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6A2E6F"/>
    <w:rPr>
      <w:rFonts w:ascii="Verdana" w:hAnsi="Verdana"/>
      <w:sz w:val="16"/>
      <w:lang w:val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6A2E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A2E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A2E6F"/>
    <w:rPr>
      <w:rFonts w:asciiTheme="minorHAnsi" w:hAnsiTheme="minorHAnsi" w:cstheme="minorHAn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2E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2E6F"/>
    <w:rPr>
      <w:rFonts w:asciiTheme="minorHAnsi" w:hAnsiTheme="minorHAnsi" w:cstheme="minorHAnsi"/>
      <w:b/>
      <w:bCs/>
    </w:rPr>
  </w:style>
  <w:style w:type="character" w:styleId="SledenaHiperpovezava">
    <w:name w:val="FollowedHyperlink"/>
    <w:basedOn w:val="Privzetapisavaodstavka"/>
    <w:uiPriority w:val="99"/>
    <w:semiHidden/>
    <w:unhideWhenUsed/>
    <w:rsid w:val="006A2E6F"/>
    <w:rPr>
      <w:color w:val="800080" w:themeColor="followedHyperlink"/>
      <w:u w:val="single"/>
    </w:rPr>
  </w:style>
  <w:style w:type="paragraph" w:styleId="Bibliografija">
    <w:name w:val="Bibliography"/>
    <w:basedOn w:val="Navaden"/>
    <w:next w:val="Navaden"/>
    <w:uiPriority w:val="37"/>
    <w:unhideWhenUsed/>
    <w:rsid w:val="006A2E6F"/>
  </w:style>
  <w:style w:type="paragraph" w:styleId="Revizija">
    <w:name w:val="Revision"/>
    <w:hidden/>
    <w:uiPriority w:val="99"/>
    <w:semiHidden/>
    <w:rsid w:val="006A2E6F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locked/>
    <w:rsid w:val="006A2E6F"/>
    <w:rPr>
      <w:rFonts w:asciiTheme="minorHAnsi" w:hAnsiTheme="minorHAnsi" w:cstheme="minorHAnsi"/>
      <w:sz w:val="22"/>
      <w:szCs w:val="22"/>
    </w:rPr>
  </w:style>
  <w:style w:type="character" w:styleId="Nerazreenaomemba">
    <w:name w:val="Unresolved Mention"/>
    <w:basedOn w:val="Privzetapisavaodstavka"/>
    <w:uiPriority w:val="99"/>
    <w:unhideWhenUsed/>
    <w:rsid w:val="006A2E6F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6A2E6F"/>
    <w:rPr>
      <w:color w:val="2B579A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847B9D"/>
    <w:rPr>
      <w:b/>
      <w:bCs/>
    </w:rPr>
  </w:style>
  <w:style w:type="paragraph" w:customStyle="1" w:styleId="odstavek">
    <w:name w:val="odstavek"/>
    <w:basedOn w:val="Navaden"/>
    <w:rsid w:val="004348E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lineazaodstavkom">
    <w:name w:val="alineazaodstavkom"/>
    <w:basedOn w:val="Navaden"/>
    <w:rsid w:val="004348E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en">
    <w:name w:val="len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ennaslov">
    <w:name w:val="lennaslov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tevilnatoka">
    <w:name w:val="tevilnatoka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lineazatevilnotoko">
    <w:name w:val="alineazatevilnotoko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aragraph">
    <w:name w:val="paragraph"/>
    <w:basedOn w:val="Navaden"/>
    <w:rsid w:val="00374371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Privzetapisavaodstavka"/>
    <w:rsid w:val="00374371"/>
  </w:style>
  <w:style w:type="character" w:customStyle="1" w:styleId="eop">
    <w:name w:val="eop"/>
    <w:basedOn w:val="Privzetapisavaodstavka"/>
    <w:rsid w:val="00374371"/>
  </w:style>
  <w:style w:type="paragraph" w:styleId="Naslov">
    <w:name w:val="Title"/>
    <w:basedOn w:val="Naslov1"/>
    <w:next w:val="Navaden"/>
    <w:link w:val="NaslovZnak"/>
    <w:qFormat/>
    <w:rsid w:val="00982CAA"/>
  </w:style>
  <w:style w:type="character" w:customStyle="1" w:styleId="NaslovZnak">
    <w:name w:val="Naslov Znak"/>
    <w:basedOn w:val="Privzetapisavaodstavka"/>
    <w:link w:val="Naslov"/>
    <w:rsid w:val="00982CAA"/>
    <w:rPr>
      <w:rFonts w:asciiTheme="minorHAnsi" w:hAnsiTheme="minorHAnsi" w:cs="Arial"/>
      <w:b/>
      <w:kern w:val="28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6872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5326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20967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49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856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35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99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2720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16755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19698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2105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4.png@01DB1BC1.FE28B3C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dip\Desktop\TEKST_dotx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72e758-0e9a-4482-b805-5eee770b6e94">
      <Terms xmlns="http://schemas.microsoft.com/office/infopath/2007/PartnerControls"/>
    </lcf76f155ced4ddcb4097134ff3c332f>
    <SharedWithUsers xmlns="59a80a80-4522-42c7-ab1f-d6e7dffb4cb1">
      <UserInfo>
        <DisplayName>Miha Milič</DisplayName>
        <AccountId>57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ED142ECA63D4BBED1779B4AFAFD34" ma:contentTypeVersion="13" ma:contentTypeDescription="Ustvari nov dokument." ma:contentTypeScope="" ma:versionID="5073b1f580813d087bdd7b2a0867b0de">
  <xsd:schema xmlns:xsd="http://www.w3.org/2001/XMLSchema" xmlns:xs="http://www.w3.org/2001/XMLSchema" xmlns:p="http://schemas.microsoft.com/office/2006/metadata/properties" xmlns:ns2="59a80a80-4522-42c7-ab1f-d6e7dffb4cb1" xmlns:ns3="c772e758-0e9a-4482-b805-5eee770b6e94" targetNamespace="http://schemas.microsoft.com/office/2006/metadata/properties" ma:root="true" ma:fieldsID="08006693728323392dec4b8171834bbf" ns2:_="" ns3:_="">
    <xsd:import namespace="59a80a80-4522-42c7-ab1f-d6e7dffb4cb1"/>
    <xsd:import namespace="c772e758-0e9a-4482-b805-5eee770b6e9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80a80-4522-42c7-ab1f-d6e7dffb4c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2e758-0e9a-4482-b805-5eee770b6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DD367C-FC85-4830-A039-A06A51D3FF5E}">
  <ds:schemaRefs>
    <ds:schemaRef ds:uri="http://schemas.microsoft.com/office/2006/metadata/properties"/>
    <ds:schemaRef ds:uri="http://schemas.microsoft.com/office/infopath/2007/PartnerControls"/>
    <ds:schemaRef ds:uri="57f39fe0-f726-4423-9057-3fde279a9b36"/>
    <ds:schemaRef ds:uri="74d9cb8b-c2d7-4ce6-b3eb-d7c00b05432a"/>
  </ds:schemaRefs>
</ds:datastoreItem>
</file>

<file path=customXml/itemProps2.xml><?xml version="1.0" encoding="utf-8"?>
<ds:datastoreItem xmlns:ds="http://schemas.openxmlformats.org/officeDocument/2006/customXml" ds:itemID="{F16F4A9E-F40D-48AB-AF2D-1B7253B168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E30CA8-39D2-47CE-A780-3F7D310E1D5B}"/>
</file>

<file path=customXml/itemProps4.xml><?xml version="1.0" encoding="utf-8"?>
<ds:datastoreItem xmlns:ds="http://schemas.openxmlformats.org/officeDocument/2006/customXml" ds:itemID="{9F95B405-FBF2-45D3-9105-DB79BD71F2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TEKST_dotx</Template>
  <TotalTime>20</TotalTime>
  <Pages>1</Pages>
  <Words>18</Words>
  <Characters>108</Characters>
  <Application>Microsoft Office Word</Application>
  <DocSecurity>0</DocSecurity>
  <Lines>1</Lines>
  <Paragraphs>1</Paragraphs>
  <ScaleCrop>false</ScaleCrop>
  <Company>HSE INVEST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subject/>
  <dc:creator>HSE Invest</dc:creator>
  <cp:keywords/>
  <dc:description/>
  <cp:lastModifiedBy>Tomislav Rihtarič</cp:lastModifiedBy>
  <cp:revision>9</cp:revision>
  <cp:lastPrinted>2021-05-26T05:55:00Z</cp:lastPrinted>
  <dcterms:created xsi:type="dcterms:W3CDTF">2024-10-11T13:21:00Z</dcterms:created>
  <dcterms:modified xsi:type="dcterms:W3CDTF">2024-11-04T11:20:00Z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0x010100E2BED142ECA63D4BBED1779B4AFAFD34</vt:lpwstr>
  </property>
  <property fmtid="{D5CDD505-2E9C-101B-9397-08002B2CF9AE}" pid="3" name="MediaServiceImageTags">
    <vt:lpwstr/>
  </property>
</Properties>
</file>